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C902C05" w:rsidR="005D4E7D" w:rsidRPr="00611838" w:rsidRDefault="005D4E7D" w:rsidP="005D4E7D">
      <w:pPr>
        <w:tabs>
          <w:tab w:val="right" w:pos="9638"/>
        </w:tabs>
        <w:rPr>
          <w:rFonts w:ascii="Arial" w:hAnsi="Arial" w:cs="Arial"/>
          <w:b/>
          <w:bCs/>
          <w:sz w:val="24"/>
          <w:szCs w:val="24"/>
        </w:rPr>
      </w:pPr>
      <w:bookmarkStart w:id="0" w:name="scope"/>
      <w:bookmarkStart w:id="1" w:name="_Toc93073649"/>
      <w:bookmarkEnd w:id="0"/>
      <w:r w:rsidRPr="00611838">
        <w:rPr>
          <w:rFonts w:ascii="Arial" w:hAnsi="Arial" w:cs="Arial"/>
          <w:b/>
          <w:bCs/>
          <w:sz w:val="24"/>
          <w:szCs w:val="24"/>
        </w:rPr>
        <w:t>3GPP SA WG2 Meeting #1</w:t>
      </w:r>
      <w:r w:rsidR="0034209C" w:rsidRPr="00611838">
        <w:rPr>
          <w:rFonts w:ascii="Arial" w:hAnsi="Arial" w:cs="Arial"/>
          <w:b/>
          <w:bCs/>
          <w:sz w:val="24"/>
          <w:szCs w:val="24"/>
        </w:rPr>
        <w:t>6</w:t>
      </w:r>
      <w:r w:rsidR="00195C9A" w:rsidRPr="00611838">
        <w:rPr>
          <w:rFonts w:ascii="Arial" w:hAnsi="Arial" w:cs="Arial"/>
          <w:b/>
          <w:bCs/>
          <w:sz w:val="24"/>
          <w:szCs w:val="24"/>
        </w:rPr>
        <w:t>1</w:t>
      </w:r>
      <w:r w:rsidRPr="00611838">
        <w:tab/>
      </w:r>
      <w:r w:rsidR="00D65167" w:rsidRPr="00D65167">
        <w:rPr>
          <w:rFonts w:ascii="Arial" w:hAnsi="Arial" w:cs="Arial"/>
          <w:b/>
          <w:bCs/>
          <w:sz w:val="24"/>
          <w:szCs w:val="24"/>
        </w:rPr>
        <w:t>S2-2402449</w:t>
      </w:r>
    </w:p>
    <w:p w14:paraId="091FE08C" w14:textId="5D4E6391" w:rsidR="005D4E7D" w:rsidRPr="00611838" w:rsidRDefault="00195C9A" w:rsidP="005D4E7D">
      <w:pPr>
        <w:pBdr>
          <w:bottom w:val="single" w:sz="6" w:space="0" w:color="auto"/>
        </w:pBdr>
        <w:tabs>
          <w:tab w:val="right" w:pos="9638"/>
        </w:tabs>
        <w:rPr>
          <w:rFonts w:ascii="Arial" w:hAnsi="Arial" w:cs="Arial"/>
          <w:b/>
          <w:bCs/>
          <w:sz w:val="24"/>
        </w:rPr>
      </w:pPr>
      <w:r w:rsidRPr="00611838">
        <w:rPr>
          <w:rFonts w:ascii="Arial" w:hAnsi="Arial" w:cs="Arial"/>
          <w:b/>
          <w:bCs/>
          <w:sz w:val="24"/>
          <w:szCs w:val="24"/>
        </w:rPr>
        <w:t>Athens</w:t>
      </w:r>
      <w:r w:rsidR="005D4E7D" w:rsidRPr="00611838">
        <w:rPr>
          <w:rFonts w:ascii="Arial" w:hAnsi="Arial" w:cs="Arial"/>
          <w:b/>
          <w:bCs/>
          <w:sz w:val="24"/>
          <w:szCs w:val="24"/>
        </w:rPr>
        <w:t xml:space="preserve"> </w:t>
      </w:r>
      <w:r w:rsidR="00846658" w:rsidRPr="00611838">
        <w:rPr>
          <w:rFonts w:ascii="Arial" w:hAnsi="Arial" w:cs="Arial"/>
          <w:b/>
          <w:bCs/>
          <w:sz w:val="24"/>
          <w:szCs w:val="24"/>
        </w:rPr>
        <w:t>2</w:t>
      </w:r>
      <w:r w:rsidRPr="00611838">
        <w:rPr>
          <w:rFonts w:ascii="Arial" w:hAnsi="Arial" w:cs="Arial"/>
          <w:b/>
          <w:bCs/>
          <w:sz w:val="24"/>
          <w:szCs w:val="24"/>
        </w:rPr>
        <w:t>6 Feb</w:t>
      </w:r>
      <w:r w:rsidR="005D4E7D" w:rsidRPr="00611838">
        <w:rPr>
          <w:rFonts w:ascii="Arial" w:hAnsi="Arial" w:cs="Arial"/>
          <w:b/>
          <w:bCs/>
          <w:sz w:val="24"/>
          <w:szCs w:val="24"/>
        </w:rPr>
        <w:t>-</w:t>
      </w:r>
      <w:r w:rsidRPr="00611838">
        <w:rPr>
          <w:rFonts w:ascii="Arial" w:hAnsi="Arial" w:cs="Arial"/>
          <w:b/>
          <w:bCs/>
          <w:sz w:val="24"/>
          <w:szCs w:val="24"/>
        </w:rPr>
        <w:t>1 March</w:t>
      </w:r>
      <w:r w:rsidR="005D4E7D" w:rsidRPr="00611838">
        <w:rPr>
          <w:rFonts w:ascii="Arial" w:hAnsi="Arial" w:cs="Arial"/>
          <w:b/>
          <w:bCs/>
          <w:sz w:val="24"/>
          <w:szCs w:val="24"/>
        </w:rPr>
        <w:t>, 202</w:t>
      </w:r>
      <w:r w:rsidR="00846658" w:rsidRPr="00611838">
        <w:rPr>
          <w:rFonts w:ascii="Arial" w:hAnsi="Arial" w:cs="Arial"/>
          <w:b/>
          <w:bCs/>
          <w:sz w:val="24"/>
          <w:szCs w:val="24"/>
        </w:rPr>
        <w:t>4</w:t>
      </w:r>
      <w:r w:rsidR="005D4E7D" w:rsidRPr="00611838">
        <w:rPr>
          <w:rFonts w:ascii="Arial" w:hAnsi="Arial" w:cs="Arial"/>
          <w:b/>
          <w:noProof/>
          <w:sz w:val="24"/>
        </w:rPr>
        <w:t xml:space="preserve">          </w:t>
      </w:r>
      <w:r w:rsidR="005D4E7D" w:rsidRPr="00611838">
        <w:rPr>
          <w:rFonts w:ascii="Arial" w:hAnsi="Arial" w:cs="Arial"/>
          <w:b/>
          <w:bCs/>
        </w:rPr>
        <w:tab/>
      </w:r>
    </w:p>
    <w:p w14:paraId="26F5FD54" w14:textId="77777777" w:rsidR="005D4E7D" w:rsidRPr="00611838" w:rsidRDefault="005D4E7D" w:rsidP="005D4E7D">
      <w:pPr>
        <w:ind w:left="2127" w:hanging="2127"/>
        <w:rPr>
          <w:rFonts w:ascii="Arial" w:hAnsi="Arial" w:cs="Arial"/>
          <w:b/>
        </w:rPr>
      </w:pPr>
      <w:r w:rsidRPr="00611838">
        <w:rPr>
          <w:rFonts w:ascii="Arial" w:hAnsi="Arial" w:cs="Arial"/>
          <w:b/>
        </w:rPr>
        <w:t>Source:</w:t>
      </w:r>
      <w:r w:rsidRPr="00611838">
        <w:rPr>
          <w:rFonts w:ascii="Arial" w:hAnsi="Arial" w:cs="Arial"/>
          <w:b/>
        </w:rPr>
        <w:tab/>
        <w:t>Nokia, Nokia Shanghai Bell</w:t>
      </w:r>
    </w:p>
    <w:p w14:paraId="46044845" w14:textId="78A2D2A7" w:rsidR="005D4E7D" w:rsidRPr="00611838" w:rsidRDefault="005D4E7D" w:rsidP="3B3D26B1">
      <w:pPr>
        <w:ind w:left="2127" w:hanging="2127"/>
        <w:rPr>
          <w:rFonts w:ascii="Arial" w:hAnsi="Arial" w:cs="Arial"/>
          <w:iCs/>
          <w:lang w:eastAsia="zh-CN"/>
        </w:rPr>
      </w:pPr>
      <w:r w:rsidRPr="00611838">
        <w:rPr>
          <w:rFonts w:ascii="Arial" w:hAnsi="Arial" w:cs="Arial"/>
          <w:b/>
          <w:bCs/>
        </w:rPr>
        <w:t>Title:</w:t>
      </w:r>
      <w:r w:rsidRPr="00611838">
        <w:tab/>
      </w:r>
      <w:bookmarkStart w:id="2" w:name="_Hlk149303547"/>
      <w:r w:rsidR="000F187F" w:rsidRPr="00611838">
        <w:rPr>
          <w:rFonts w:ascii="Arial" w:hAnsi="Arial" w:cs="Arial"/>
          <w:b/>
          <w:bCs/>
        </w:rPr>
        <w:t>KI #</w:t>
      </w:r>
      <w:r w:rsidR="00553B2F" w:rsidRPr="00611838">
        <w:rPr>
          <w:rFonts w:ascii="Arial" w:hAnsi="Arial" w:cs="Arial"/>
          <w:b/>
          <w:bCs/>
        </w:rPr>
        <w:t>3</w:t>
      </w:r>
      <w:r w:rsidR="00F62221" w:rsidRPr="00611838">
        <w:rPr>
          <w:rFonts w:ascii="Arial" w:hAnsi="Arial" w:cs="Arial"/>
          <w:b/>
          <w:bCs/>
        </w:rPr>
        <w:t>:</w:t>
      </w:r>
      <w:r w:rsidR="000F187F" w:rsidRPr="00611838">
        <w:rPr>
          <w:rFonts w:ascii="Arial" w:hAnsi="Arial" w:cs="Arial"/>
          <w:b/>
          <w:bCs/>
        </w:rPr>
        <w:t xml:space="preserve"> New Sol</w:t>
      </w:r>
      <w:r w:rsidR="000F187F" w:rsidRPr="00611838">
        <w:rPr>
          <w:rFonts w:ascii="Arial" w:hAnsi="Arial" w:cs="Arial"/>
        </w:rPr>
        <w:t>:</w:t>
      </w:r>
      <w:bookmarkStart w:id="3" w:name="_Hlk149563730"/>
      <w:r w:rsidR="000F187F" w:rsidRPr="00611838">
        <w:rPr>
          <w:rFonts w:ascii="Arial" w:hAnsi="Arial" w:cs="Arial"/>
          <w:b/>
        </w:rPr>
        <w:t xml:space="preserve"> </w:t>
      </w:r>
      <w:bookmarkEnd w:id="2"/>
      <w:bookmarkEnd w:id="3"/>
      <w:r w:rsidR="00553B2F" w:rsidRPr="00611838">
        <w:rPr>
          <w:rFonts w:ascii="Arial" w:hAnsi="Arial" w:cs="Arial"/>
          <w:iCs/>
          <w:lang w:eastAsia="zh-CN"/>
        </w:rPr>
        <w:t>Third party provisioning for no transmission zone and band restriction for Aerial vehicle</w:t>
      </w:r>
    </w:p>
    <w:p w14:paraId="2D556738" w14:textId="77777777" w:rsidR="005D4E7D" w:rsidRPr="00611838" w:rsidRDefault="005D4E7D" w:rsidP="005D4E7D">
      <w:pPr>
        <w:ind w:left="2127" w:hanging="2127"/>
        <w:rPr>
          <w:rFonts w:ascii="Arial" w:hAnsi="Arial" w:cs="Arial"/>
          <w:b/>
          <w:bCs/>
        </w:rPr>
      </w:pPr>
      <w:r w:rsidRPr="00611838">
        <w:rPr>
          <w:rFonts w:ascii="Arial" w:hAnsi="Arial" w:cs="Arial"/>
          <w:b/>
          <w:bCs/>
        </w:rPr>
        <w:t>Document for:</w:t>
      </w:r>
      <w:r w:rsidRPr="00611838">
        <w:tab/>
      </w:r>
      <w:r w:rsidRPr="00611838">
        <w:rPr>
          <w:rFonts w:ascii="Arial" w:hAnsi="Arial" w:cs="Arial"/>
          <w:b/>
          <w:bCs/>
        </w:rPr>
        <w:t>Approval</w:t>
      </w:r>
    </w:p>
    <w:p w14:paraId="40659541" w14:textId="19783A65" w:rsidR="005D4E7D" w:rsidRPr="00611838" w:rsidRDefault="005D4E7D" w:rsidP="005D4E7D">
      <w:pPr>
        <w:ind w:left="2127" w:hanging="2127"/>
        <w:rPr>
          <w:rFonts w:ascii="Arial" w:hAnsi="Arial" w:cs="Arial"/>
          <w:b/>
        </w:rPr>
      </w:pPr>
      <w:r w:rsidRPr="00611838">
        <w:rPr>
          <w:rFonts w:ascii="Arial" w:hAnsi="Arial" w:cs="Arial"/>
          <w:b/>
        </w:rPr>
        <w:t>Agenda Item:</w:t>
      </w:r>
      <w:r w:rsidRPr="00611838">
        <w:rPr>
          <w:rFonts w:ascii="Arial" w:hAnsi="Arial" w:cs="Arial"/>
          <w:b/>
        </w:rPr>
        <w:tab/>
      </w:r>
      <w:r w:rsidR="00A77CB3" w:rsidRPr="00611838">
        <w:rPr>
          <w:rFonts w:ascii="Arial" w:hAnsi="Arial" w:cs="Arial"/>
          <w:b/>
        </w:rPr>
        <w:t>1</w:t>
      </w:r>
      <w:r w:rsidRPr="00611838">
        <w:rPr>
          <w:rFonts w:ascii="Arial" w:hAnsi="Arial" w:cs="Arial"/>
          <w:b/>
        </w:rPr>
        <w:t>9.</w:t>
      </w:r>
      <w:r w:rsidR="000F187F" w:rsidRPr="00611838">
        <w:rPr>
          <w:rFonts w:ascii="Arial" w:hAnsi="Arial" w:cs="Arial"/>
          <w:b/>
        </w:rPr>
        <w:t>1</w:t>
      </w:r>
      <w:r w:rsidR="00553B2F" w:rsidRPr="00611838">
        <w:rPr>
          <w:rFonts w:ascii="Arial" w:hAnsi="Arial" w:cs="Arial"/>
          <w:b/>
        </w:rPr>
        <w:t>0</w:t>
      </w:r>
    </w:p>
    <w:p w14:paraId="141BA426" w14:textId="6BFF6FDA" w:rsidR="005D4E7D" w:rsidRPr="00611838" w:rsidRDefault="005D4E7D" w:rsidP="005D4E7D">
      <w:pPr>
        <w:ind w:left="2127" w:hanging="2127"/>
        <w:rPr>
          <w:rFonts w:ascii="Arial" w:hAnsi="Arial" w:cs="Arial"/>
          <w:b/>
        </w:rPr>
      </w:pPr>
      <w:r w:rsidRPr="00611838">
        <w:rPr>
          <w:rFonts w:ascii="Arial" w:hAnsi="Arial" w:cs="Arial"/>
          <w:b/>
        </w:rPr>
        <w:t>Work Item / Release:</w:t>
      </w:r>
      <w:r w:rsidRPr="00611838">
        <w:rPr>
          <w:rFonts w:ascii="Arial" w:hAnsi="Arial" w:cs="Arial"/>
          <w:b/>
        </w:rPr>
        <w:tab/>
      </w:r>
      <w:r w:rsidR="00553B2F" w:rsidRPr="00611838">
        <w:rPr>
          <w:rFonts w:ascii="Arial" w:eastAsia="Batang" w:hAnsi="Arial" w:cs="Arial"/>
          <w:b/>
          <w:bCs/>
          <w:sz w:val="18"/>
          <w:szCs w:val="18"/>
          <w:lang w:val="en-US" w:eastAsia="ar-SA"/>
        </w:rPr>
        <w:t>FS_UAS_Ph3</w:t>
      </w:r>
      <w:r w:rsidR="000F187F" w:rsidRPr="00611838">
        <w:rPr>
          <w:rFonts w:ascii="Arial" w:hAnsi="Arial" w:cs="Arial"/>
          <w:b/>
          <w:lang w:eastAsia="zh-CN"/>
        </w:rPr>
        <w:t xml:space="preserve"> </w:t>
      </w:r>
      <w:r w:rsidR="000F187F" w:rsidRPr="00611838">
        <w:rPr>
          <w:rFonts w:ascii="Arial" w:hAnsi="Arial" w:cs="Arial"/>
          <w:b/>
        </w:rPr>
        <w:t>/ Rel-1</w:t>
      </w:r>
      <w:r w:rsidR="000F187F" w:rsidRPr="00611838">
        <w:rPr>
          <w:rFonts w:ascii="Arial" w:hAnsi="Arial" w:cs="Arial"/>
          <w:b/>
          <w:lang w:eastAsia="zh-CN"/>
        </w:rPr>
        <w:t>9</w:t>
      </w:r>
    </w:p>
    <w:p w14:paraId="03750EDD" w14:textId="75498B34" w:rsidR="005D4E7D" w:rsidRPr="00611838" w:rsidRDefault="000F187F" w:rsidP="005D4E7D">
      <w:pPr>
        <w:rPr>
          <w:rFonts w:ascii="Arial" w:hAnsi="Arial" w:cs="Arial"/>
          <w:i/>
        </w:rPr>
      </w:pPr>
      <w:r w:rsidRPr="00611838">
        <w:rPr>
          <w:rFonts w:ascii="Arial" w:hAnsi="Arial" w:cs="Arial"/>
          <w:iCs/>
        </w:rPr>
        <w:t xml:space="preserve">Abstract of the contribution: </w:t>
      </w:r>
      <w:r w:rsidRPr="00611838">
        <w:rPr>
          <w:rFonts w:ascii="Arial" w:hAnsi="Arial" w:cs="Arial"/>
          <w:iCs/>
          <w:lang w:eastAsia="zh-CN"/>
        </w:rPr>
        <w:t>The contribution proposes a solution to KI#</w:t>
      </w:r>
      <w:r w:rsidR="00553B2F" w:rsidRPr="00611838">
        <w:rPr>
          <w:rFonts w:ascii="Arial" w:hAnsi="Arial" w:cs="Arial"/>
          <w:iCs/>
          <w:lang w:eastAsia="zh-CN"/>
        </w:rPr>
        <w:t>3</w:t>
      </w:r>
      <w:r w:rsidRPr="00611838">
        <w:rPr>
          <w:rFonts w:ascii="Arial" w:hAnsi="Arial" w:cs="Arial"/>
          <w:iCs/>
          <w:lang w:eastAsia="zh-CN"/>
        </w:rPr>
        <w:t xml:space="preserve">: </w:t>
      </w:r>
      <w:r w:rsidR="00553B2F" w:rsidRPr="00611838">
        <w:rPr>
          <w:rFonts w:ascii="Arial" w:hAnsi="Arial" w:cs="Arial"/>
          <w:iCs/>
          <w:lang w:eastAsia="zh-CN"/>
        </w:rPr>
        <w:t>Support of No Transmit Zones</w:t>
      </w:r>
    </w:p>
    <w:p w14:paraId="0DB9360F" w14:textId="714B3D3D" w:rsidR="000F187F" w:rsidRPr="00611838" w:rsidRDefault="000F187F" w:rsidP="005D4E7D">
      <w:pPr>
        <w:pStyle w:val="Heading1"/>
      </w:pPr>
      <w:r w:rsidRPr="00611838">
        <w:t>Introduction</w:t>
      </w:r>
    </w:p>
    <w:p w14:paraId="1CC2EBA2" w14:textId="378BE3D8" w:rsidR="000F187F" w:rsidRPr="00611838" w:rsidRDefault="000F187F" w:rsidP="00437CD4">
      <w:pPr>
        <w:jc w:val="both"/>
      </w:pPr>
      <w:r w:rsidRPr="00611838">
        <w:rPr>
          <w:rFonts w:ascii="Arial" w:hAnsi="Arial" w:cs="Arial"/>
          <w:iCs/>
          <w:lang w:eastAsia="zh-CN"/>
        </w:rPr>
        <w:t xml:space="preserve">This contribution proposes </w:t>
      </w:r>
      <w:r w:rsidR="00553B2F" w:rsidRPr="00611838">
        <w:rPr>
          <w:rFonts w:ascii="Arial" w:hAnsi="Arial" w:cs="Arial"/>
          <w:iCs/>
          <w:lang w:eastAsia="zh-CN"/>
        </w:rPr>
        <w:t xml:space="preserve">third party provisioning aspects for controlling UE to honour NTZ area which is related to introduction by CEPT decision 22(07) [3] of No Transmit Zones for aerial UEs. The ECC Decision asserts that a mechanism is necessary to ensure that aerial UEs respect no-transmit zones </w:t>
      </w:r>
      <w:bookmarkStart w:id="4" w:name="_Toc136871176"/>
      <w:r w:rsidR="00553B2F" w:rsidRPr="00611838">
        <w:rPr>
          <w:rFonts w:ascii="Arial" w:hAnsi="Arial" w:cs="Arial"/>
          <w:iCs/>
          <w:lang w:eastAsia="zh-CN"/>
        </w:rPr>
        <w:t>in order to protect incumbent radio systems from potential interference from aerial UEs.</w:t>
      </w:r>
      <w:bookmarkEnd w:id="4"/>
      <w:r w:rsidR="00E71B60" w:rsidRPr="00611838">
        <w:rPr>
          <w:rFonts w:ascii="Arial" w:hAnsi="Arial" w:cs="Arial"/>
          <w:iCs/>
          <w:lang w:eastAsia="zh-CN"/>
        </w:rPr>
        <w:t xml:space="preserve"> </w:t>
      </w:r>
    </w:p>
    <w:p w14:paraId="3CC7EB95" w14:textId="320BE767" w:rsidR="005D4E7D" w:rsidRPr="00611838" w:rsidRDefault="005D4E7D" w:rsidP="005D4E7D">
      <w:pPr>
        <w:pStyle w:val="Heading1"/>
      </w:pPr>
      <w:r w:rsidRPr="00611838">
        <w:t>Discussion</w:t>
      </w:r>
    </w:p>
    <w:p w14:paraId="0E72E5E3" w14:textId="247F6FE1" w:rsidR="00E86A50" w:rsidRPr="00611838" w:rsidRDefault="00E86A50" w:rsidP="00E86A50">
      <w:r w:rsidRPr="00611838">
        <w:t xml:space="preserve">The NTZ area is </w:t>
      </w:r>
      <w:r w:rsidR="00E12670" w:rsidRPr="00611838">
        <w:t>demarcated</w:t>
      </w:r>
      <w:r w:rsidRPr="00611838">
        <w:t xml:space="preserve"> as a geographical location where UE is not to transmit any radio signal. One such example is the upward looking beam which might </w:t>
      </w:r>
      <w:r w:rsidR="00E12670" w:rsidRPr="00611838">
        <w:t>interference</w:t>
      </w:r>
      <w:r w:rsidRPr="00611838">
        <w:t xml:space="preserve"> due to UE being close/within the visible path of an ATC communicating with planes.</w:t>
      </w:r>
      <w:r w:rsidR="00E12670" w:rsidRPr="00611838">
        <w:t xml:space="preserve"> The drones can still fly at allowed level where upward looking beam from base station do not interfere with ATC radio system.</w:t>
      </w:r>
    </w:p>
    <w:p w14:paraId="78832E07" w14:textId="77777777" w:rsidR="00E12670" w:rsidRPr="00611838" w:rsidRDefault="00E86A50" w:rsidP="00E12670">
      <w:pPr>
        <w:keepNext/>
      </w:pPr>
      <w:r w:rsidRPr="00611838">
        <w:object w:dxaOrig="15960" w:dyaOrig="9291" w14:anchorId="44251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52pt" o:ole="">
            <v:imagedata r:id="rId13" o:title=""/>
          </v:shape>
          <o:OLEObject Type="Embed" ProgID="Visio.Drawing.15" ShapeID="_x0000_i1025" DrawAspect="Content" ObjectID="_1769610911" r:id="rId14"/>
        </w:object>
      </w:r>
    </w:p>
    <w:p w14:paraId="72ED3C73" w14:textId="6309C040" w:rsidR="00E86A50" w:rsidRPr="00611838" w:rsidRDefault="00E12670" w:rsidP="00E12670">
      <w:pPr>
        <w:pStyle w:val="Caption"/>
        <w:jc w:val="center"/>
        <w:rPr>
          <w:b/>
          <w:bCs/>
          <w:i w:val="0"/>
          <w:iCs w:val="0"/>
          <w:color w:val="auto"/>
        </w:rPr>
      </w:pPr>
      <w:r w:rsidRPr="00611838">
        <w:rPr>
          <w:b/>
          <w:bCs/>
          <w:i w:val="0"/>
          <w:iCs w:val="0"/>
          <w:color w:val="auto"/>
        </w:rPr>
        <w:t xml:space="preserve">Figure </w:t>
      </w:r>
      <w:r w:rsidRPr="00611838">
        <w:rPr>
          <w:b/>
          <w:bCs/>
          <w:i w:val="0"/>
          <w:iCs w:val="0"/>
          <w:color w:val="auto"/>
        </w:rPr>
        <w:fldChar w:fldCharType="begin"/>
      </w:r>
      <w:r w:rsidRPr="00611838">
        <w:rPr>
          <w:b/>
          <w:bCs/>
          <w:i w:val="0"/>
          <w:iCs w:val="0"/>
          <w:color w:val="auto"/>
        </w:rPr>
        <w:instrText xml:space="preserve"> STYLEREF 1 \s </w:instrText>
      </w:r>
      <w:r w:rsidRPr="00611838">
        <w:rPr>
          <w:b/>
          <w:bCs/>
          <w:i w:val="0"/>
          <w:iCs w:val="0"/>
          <w:color w:val="auto"/>
        </w:rPr>
        <w:fldChar w:fldCharType="separate"/>
      </w:r>
      <w:r w:rsidRPr="00611838">
        <w:rPr>
          <w:b/>
          <w:bCs/>
          <w:i w:val="0"/>
          <w:iCs w:val="0"/>
          <w:noProof/>
          <w:color w:val="auto"/>
        </w:rPr>
        <w:t>0</w:t>
      </w:r>
      <w:r w:rsidRPr="00611838">
        <w:rPr>
          <w:b/>
          <w:bCs/>
          <w:i w:val="0"/>
          <w:iCs w:val="0"/>
          <w:color w:val="auto"/>
        </w:rPr>
        <w:fldChar w:fldCharType="end"/>
      </w:r>
      <w:r w:rsidRPr="00611838">
        <w:rPr>
          <w:b/>
          <w:bCs/>
          <w:i w:val="0"/>
          <w:iCs w:val="0"/>
          <w:color w:val="auto"/>
        </w:rPr>
        <w:noBreakHyphen/>
      </w:r>
      <w:r w:rsidRPr="00611838">
        <w:rPr>
          <w:b/>
          <w:bCs/>
          <w:i w:val="0"/>
          <w:iCs w:val="0"/>
          <w:color w:val="auto"/>
        </w:rPr>
        <w:fldChar w:fldCharType="begin"/>
      </w:r>
      <w:r w:rsidRPr="00611838">
        <w:rPr>
          <w:b/>
          <w:bCs/>
          <w:i w:val="0"/>
          <w:iCs w:val="0"/>
          <w:color w:val="auto"/>
        </w:rPr>
        <w:instrText xml:space="preserve"> SEQ Figure \* ARABIC \s 1 </w:instrText>
      </w:r>
      <w:r w:rsidRPr="00611838">
        <w:rPr>
          <w:b/>
          <w:bCs/>
          <w:i w:val="0"/>
          <w:iCs w:val="0"/>
          <w:color w:val="auto"/>
        </w:rPr>
        <w:fldChar w:fldCharType="separate"/>
      </w:r>
      <w:r w:rsidRPr="00611838">
        <w:rPr>
          <w:b/>
          <w:bCs/>
          <w:i w:val="0"/>
          <w:iCs w:val="0"/>
          <w:noProof/>
          <w:color w:val="auto"/>
        </w:rPr>
        <w:t>1</w:t>
      </w:r>
      <w:r w:rsidRPr="00611838">
        <w:rPr>
          <w:b/>
          <w:bCs/>
          <w:i w:val="0"/>
          <w:iCs w:val="0"/>
          <w:color w:val="auto"/>
        </w:rPr>
        <w:fldChar w:fldCharType="end"/>
      </w:r>
      <w:r w:rsidRPr="00611838">
        <w:rPr>
          <w:b/>
          <w:bCs/>
          <w:i w:val="0"/>
          <w:iCs w:val="0"/>
          <w:color w:val="auto"/>
        </w:rPr>
        <w:t xml:space="preserve"> NTZ application based on UAVs height where the ATC can have </w:t>
      </w:r>
      <w:proofErr w:type="gramStart"/>
      <w:r w:rsidRPr="00611838">
        <w:rPr>
          <w:b/>
          <w:bCs/>
          <w:i w:val="0"/>
          <w:iCs w:val="0"/>
          <w:color w:val="auto"/>
        </w:rPr>
        <w:t>interference</w:t>
      </w:r>
      <w:proofErr w:type="gramEnd"/>
    </w:p>
    <w:p w14:paraId="63385972" w14:textId="77777777" w:rsidR="00437CD4" w:rsidRPr="00611838" w:rsidRDefault="00437CD4" w:rsidP="00437CD4">
      <w:pPr>
        <w:pStyle w:val="ListParagraph"/>
        <w:numPr>
          <w:ilvl w:val="0"/>
          <w:numId w:val="27"/>
        </w:numPr>
        <w:shd w:val="clear" w:color="auto" w:fill="FFFFFF"/>
        <w:spacing w:after="120"/>
        <w:rPr>
          <w:sz w:val="20"/>
          <w:szCs w:val="20"/>
          <w:lang w:val="en-IN"/>
        </w:rPr>
      </w:pPr>
      <w:r w:rsidRPr="00611838">
        <w:rPr>
          <w:sz w:val="20"/>
          <w:szCs w:val="20"/>
          <w:lang w:val="en-IN"/>
        </w:rPr>
        <w:t>How to provision and control Aerial vehicles about the no-transmission zone in its pre-mission flight path?</w:t>
      </w:r>
    </w:p>
    <w:p w14:paraId="03CC53FE" w14:textId="77777777" w:rsidR="00437CD4" w:rsidRPr="00611838" w:rsidRDefault="00437CD4" w:rsidP="00437CD4">
      <w:pPr>
        <w:pStyle w:val="ListParagraph"/>
        <w:numPr>
          <w:ilvl w:val="0"/>
          <w:numId w:val="27"/>
        </w:numPr>
        <w:shd w:val="clear" w:color="auto" w:fill="FFFFFF"/>
        <w:spacing w:after="120"/>
        <w:rPr>
          <w:sz w:val="20"/>
          <w:szCs w:val="20"/>
          <w:lang w:val="en-IN"/>
        </w:rPr>
      </w:pPr>
      <w:r w:rsidRPr="00611838">
        <w:rPr>
          <w:sz w:val="20"/>
          <w:szCs w:val="20"/>
          <w:lang w:val="en-IN"/>
        </w:rPr>
        <w:t>How to provision and control the Aerial vehicle about the band restrictions in its flight path?</w:t>
      </w:r>
    </w:p>
    <w:p w14:paraId="6C290541" w14:textId="6BF8AA9B" w:rsidR="00437CD4" w:rsidRPr="00611838" w:rsidRDefault="00437CD4" w:rsidP="00437CD4">
      <w:pPr>
        <w:rPr>
          <w:lang w:val="en-IN"/>
        </w:rPr>
      </w:pPr>
      <w:r w:rsidRPr="00611838">
        <w:rPr>
          <w:lang w:val="en-IN"/>
        </w:rPr>
        <w:lastRenderedPageBreak/>
        <w:t xml:space="preserve">This solution </w:t>
      </w:r>
      <w:r w:rsidR="008C6F02" w:rsidRPr="00611838">
        <w:rPr>
          <w:lang w:val="en-IN"/>
        </w:rPr>
        <w:t xml:space="preserve">proposes to </w:t>
      </w:r>
      <w:r w:rsidRPr="00611838">
        <w:rPr>
          <w:lang w:val="en-IN"/>
        </w:rPr>
        <w:t>enable the 5GC to provision and configure the UAV-UE on the no-transmission zone information and band restriction per geography information (or even TA/RA and Cell level).</w:t>
      </w:r>
    </w:p>
    <w:p w14:paraId="7CBB890B" w14:textId="77777777" w:rsidR="00437CD4" w:rsidRPr="00611838" w:rsidRDefault="00437CD4" w:rsidP="00437CD4">
      <w:pPr>
        <w:rPr>
          <w:lang w:val="en-IN"/>
        </w:rPr>
      </w:pPr>
      <w:r w:rsidRPr="00611838">
        <w:rPr>
          <w:lang w:val="en-IN"/>
        </w:rPr>
        <w:t>It is proposed to use a new API to provision NTZ information in UDR at a group level (e.g., UEs of certain group or category are restricted) or individual UE level (e.g., only selected UEs are restricted), or even PLMN level (e.g., all the UEs of all PLMNs or any specific PLMN are restricted).</w:t>
      </w:r>
    </w:p>
    <w:p w14:paraId="418563B5" w14:textId="77777777" w:rsidR="00437CD4" w:rsidRPr="00611838" w:rsidRDefault="00437CD4" w:rsidP="00437CD4">
      <w:pPr>
        <w:rPr>
          <w:lang w:val="en-IN"/>
        </w:rPr>
      </w:pPr>
      <w:r w:rsidRPr="00611838">
        <w:rPr>
          <w:lang w:val="en-IN"/>
        </w:rPr>
        <w:t>Any external entity (such as USS/TPAE) will use 5GC to provide NTZ information at group, PLMN, or individual UE levels.</w:t>
      </w:r>
    </w:p>
    <w:p w14:paraId="354EE235" w14:textId="77777777" w:rsidR="00437CD4" w:rsidRPr="00611838" w:rsidRDefault="00437CD4" w:rsidP="00437CD4">
      <w:pPr>
        <w:rPr>
          <w:lang w:val="en-IN"/>
        </w:rPr>
      </w:pPr>
      <w:r w:rsidRPr="00611838">
        <w:rPr>
          <w:lang w:val="en-IN"/>
        </w:rPr>
        <w:t xml:space="preserve">PCF will use this new UDR provisioning information to come up with NTZ information and deliver it to UE as part of the A2X policy delivery process. </w:t>
      </w:r>
    </w:p>
    <w:p w14:paraId="2E48E1B9" w14:textId="77777777" w:rsidR="00437CD4" w:rsidRPr="00611838" w:rsidRDefault="00437CD4" w:rsidP="00437CD4">
      <w:pPr>
        <w:rPr>
          <w:lang w:val="en-IN"/>
        </w:rPr>
      </w:pPr>
      <w:r w:rsidRPr="00611838">
        <w:rPr>
          <w:lang w:val="en-IN"/>
        </w:rPr>
        <w:t>UE will follow the NTZ information to behave differently in different geography by following the configured NTZ policy in the A2X policy.</w:t>
      </w:r>
    </w:p>
    <w:p w14:paraId="58482821" w14:textId="1FF307F5" w:rsidR="00437CD4" w:rsidRPr="00611838" w:rsidRDefault="008C6F02" w:rsidP="00810242">
      <w:pPr>
        <w:rPr>
          <w:lang w:val="en-IN"/>
        </w:rPr>
      </w:pPr>
      <w:r w:rsidRPr="00611838">
        <w:rPr>
          <w:lang w:val="en-IN"/>
        </w:rPr>
        <w:t>Also,</w:t>
      </w:r>
      <w:r w:rsidR="00437CD4" w:rsidRPr="00611838">
        <w:rPr>
          <w:lang w:val="en-IN"/>
        </w:rPr>
        <w:t xml:space="preserve"> the pre-mission flight path plan received from an external entity to 5GC will enable 5GC to come up with advance policy notification if a UE’s upcoming flight path goes via the NTZ area or band-restricted area.</w:t>
      </w:r>
    </w:p>
    <w:p w14:paraId="5918622A" w14:textId="77777777" w:rsidR="005D4E7D" w:rsidRPr="00611838" w:rsidRDefault="005D4E7D" w:rsidP="005D4E7D">
      <w:pPr>
        <w:pStyle w:val="Heading1"/>
      </w:pPr>
      <w:r w:rsidRPr="00611838">
        <w:t>Proposal</w:t>
      </w:r>
    </w:p>
    <w:p w14:paraId="5D9CD5C0" w14:textId="57EC467F" w:rsidR="005D4E7D" w:rsidRPr="00611838" w:rsidRDefault="00C2353D" w:rsidP="005D4E7D">
      <w:r w:rsidRPr="00611838">
        <w:rPr>
          <w:rStyle w:val="normaltextrun"/>
          <w:shd w:val="clear" w:color="auto" w:fill="FFFFFF"/>
        </w:rPr>
        <w:t>A</w:t>
      </w:r>
      <w:r w:rsidR="00AE09FB" w:rsidRPr="00611838">
        <w:rPr>
          <w:rStyle w:val="normaltextrun"/>
          <w:shd w:val="clear" w:color="auto" w:fill="FFFFFF"/>
        </w:rPr>
        <w:t xml:space="preserve"> </w:t>
      </w:r>
      <w:r w:rsidR="002E20E2" w:rsidRPr="00611838">
        <w:rPr>
          <w:rStyle w:val="normaltextrun"/>
          <w:shd w:val="clear" w:color="auto" w:fill="FFFFFF"/>
        </w:rPr>
        <w:t xml:space="preserve">solution is </w:t>
      </w:r>
      <w:r w:rsidR="00AE09FB" w:rsidRPr="00611838">
        <w:rPr>
          <w:rStyle w:val="normaltextrun"/>
          <w:shd w:val="clear" w:color="auto" w:fill="FFFFFF"/>
        </w:rPr>
        <w:t xml:space="preserve">proposed </w:t>
      </w:r>
      <w:r w:rsidR="002E20E2" w:rsidRPr="00611838">
        <w:rPr>
          <w:rStyle w:val="normaltextrun"/>
          <w:shd w:val="clear" w:color="auto" w:fill="FFFFFF"/>
        </w:rPr>
        <w:t xml:space="preserve">for </w:t>
      </w:r>
      <w:r w:rsidRPr="00611838">
        <w:rPr>
          <w:rStyle w:val="normaltextrun"/>
          <w:shd w:val="clear" w:color="auto" w:fill="FFFFFF"/>
        </w:rPr>
        <w:t>KI#</w:t>
      </w:r>
      <w:r w:rsidR="00CF382F" w:rsidRPr="00611838">
        <w:rPr>
          <w:rStyle w:val="normaltextrun"/>
          <w:shd w:val="clear" w:color="auto" w:fill="FFFFFF"/>
        </w:rPr>
        <w:t>3</w:t>
      </w:r>
      <w:r w:rsidR="00AE09FB" w:rsidRPr="00611838">
        <w:rPr>
          <w:rStyle w:val="normaltextrun"/>
          <w:shd w:val="clear" w:color="auto" w:fill="FFFFFF"/>
        </w:rPr>
        <w:t xml:space="preserve"> for incorporation in the </w:t>
      </w:r>
      <w:r w:rsidR="00CF382F" w:rsidRPr="00611838">
        <w:rPr>
          <w:rStyle w:val="normaltextrun"/>
          <w:shd w:val="clear" w:color="auto" w:fill="FFFFFF"/>
        </w:rPr>
        <w:t>FS_UAS_Ph3</w:t>
      </w:r>
      <w:r w:rsidR="00AE09FB" w:rsidRPr="00611838">
        <w:rPr>
          <w:rStyle w:val="normaltextrun"/>
          <w:shd w:val="clear" w:color="auto" w:fill="FFFFFF"/>
        </w:rPr>
        <w:t xml:space="preserve"> TR23.700-</w:t>
      </w:r>
      <w:r w:rsidR="00CF382F" w:rsidRPr="00611838">
        <w:rPr>
          <w:rStyle w:val="normaltextrun"/>
          <w:shd w:val="clear" w:color="auto" w:fill="FFFFFF"/>
        </w:rPr>
        <w:t>5</w:t>
      </w:r>
      <w:r w:rsidR="000F187F" w:rsidRPr="00611838">
        <w:rPr>
          <w:rStyle w:val="normaltextrun"/>
          <w:shd w:val="clear" w:color="auto" w:fill="FFFFFF"/>
        </w:rPr>
        <w:t>9</w:t>
      </w:r>
      <w:r w:rsidR="00AE09FB" w:rsidRPr="00611838">
        <w:rPr>
          <w:rStyle w:val="normaltextrun"/>
          <w:shd w:val="clear" w:color="auto" w:fill="FFFFFF"/>
        </w:rPr>
        <w:t>.</w:t>
      </w:r>
    </w:p>
    <w:p w14:paraId="64C10322" w14:textId="06B418F8" w:rsidR="005D4E7D" w:rsidRPr="00540228" w:rsidRDefault="005D4E7D" w:rsidP="005D4E7D">
      <w:pPr>
        <w:jc w:val="center"/>
        <w:rPr>
          <w:color w:val="FF0000"/>
          <w:sz w:val="40"/>
        </w:rPr>
      </w:pPr>
      <w:r w:rsidRPr="00540228">
        <w:rPr>
          <w:color w:val="FF0000"/>
          <w:sz w:val="40"/>
        </w:rPr>
        <w:t>*** Start of changes</w:t>
      </w:r>
      <w:r w:rsidR="00900A6F" w:rsidRPr="00540228">
        <w:rPr>
          <w:color w:val="FF0000"/>
          <w:sz w:val="40"/>
        </w:rPr>
        <w:t xml:space="preserve"> (all new text)</w:t>
      </w:r>
      <w:r w:rsidRPr="00540228">
        <w:rPr>
          <w:color w:val="FF0000"/>
          <w:sz w:val="40"/>
        </w:rPr>
        <w:t xml:space="preserve"> ***</w:t>
      </w:r>
    </w:p>
    <w:bookmarkEnd w:id="1"/>
    <w:p w14:paraId="1F7361EF" w14:textId="4BBEC7D7" w:rsidR="000F187F" w:rsidRPr="00611838" w:rsidRDefault="000F187F" w:rsidP="000F187F">
      <w:pPr>
        <w:pStyle w:val="Heading2"/>
        <w:rPr>
          <w:lang w:eastAsia="ja-JP"/>
        </w:rPr>
      </w:pPr>
      <w:r w:rsidRPr="00611838">
        <w:rPr>
          <w:lang w:eastAsia="zh-CN"/>
        </w:rPr>
        <w:t>6.X</w:t>
      </w:r>
      <w:r w:rsidRPr="00611838">
        <w:rPr>
          <w:lang w:eastAsia="ko-KR"/>
        </w:rPr>
        <w:tab/>
      </w:r>
      <w:r w:rsidRPr="00611838">
        <w:rPr>
          <w:lang w:eastAsia="ja-JP"/>
        </w:rPr>
        <w:t>Solution</w:t>
      </w:r>
      <w:r w:rsidRPr="00611838">
        <w:rPr>
          <w:lang w:eastAsia="zh-CN"/>
        </w:rPr>
        <w:t xml:space="preserve"> #X</w:t>
      </w:r>
      <w:r w:rsidRPr="00611838">
        <w:rPr>
          <w:lang w:eastAsia="ja-JP"/>
        </w:rPr>
        <w:t xml:space="preserve">: </w:t>
      </w:r>
      <w:r w:rsidR="00437CD4" w:rsidRPr="00611838">
        <w:rPr>
          <w:lang w:val="en-IN"/>
        </w:rPr>
        <w:t>NTZ restriction Provisioning aspects</w:t>
      </w:r>
    </w:p>
    <w:p w14:paraId="2880CC64" w14:textId="77777777" w:rsidR="000F187F" w:rsidRPr="00611838" w:rsidRDefault="000F187F" w:rsidP="000F187F">
      <w:pPr>
        <w:pStyle w:val="Heading3"/>
        <w:rPr>
          <w:lang w:eastAsia="ja-JP"/>
        </w:rPr>
      </w:pPr>
      <w:bookmarkStart w:id="5" w:name="_Toc97036719"/>
      <w:bookmarkStart w:id="6" w:name="_Toc101526146"/>
      <w:bookmarkStart w:id="7" w:name="_Toc104882844"/>
      <w:bookmarkStart w:id="8" w:name="_Toc113425992"/>
      <w:bookmarkStart w:id="9" w:name="_Toc117496417"/>
      <w:bookmarkStart w:id="10" w:name="_Toc122517639"/>
      <w:r w:rsidRPr="00611838">
        <w:rPr>
          <w:lang w:eastAsia="ja-JP"/>
        </w:rPr>
        <w:t>6.</w:t>
      </w:r>
      <w:r w:rsidRPr="00611838">
        <w:rPr>
          <w:lang w:eastAsia="zh-CN"/>
        </w:rPr>
        <w:t>X</w:t>
      </w:r>
      <w:r w:rsidRPr="00611838">
        <w:rPr>
          <w:lang w:eastAsia="ja-JP"/>
        </w:rPr>
        <w:t>.1</w:t>
      </w:r>
      <w:r w:rsidRPr="00611838">
        <w:rPr>
          <w:lang w:eastAsia="ja-JP"/>
        </w:rPr>
        <w:tab/>
        <w:t>Key Issue mapping</w:t>
      </w:r>
      <w:bookmarkEnd w:id="5"/>
      <w:bookmarkEnd w:id="6"/>
      <w:bookmarkEnd w:id="7"/>
      <w:bookmarkEnd w:id="8"/>
      <w:bookmarkEnd w:id="9"/>
      <w:bookmarkEnd w:id="10"/>
    </w:p>
    <w:p w14:paraId="702DE580" w14:textId="51039056" w:rsidR="000F187F" w:rsidRPr="00611838" w:rsidRDefault="000F187F" w:rsidP="00CF382F">
      <w:pPr>
        <w:rPr>
          <w:rStyle w:val="NOChar"/>
          <w:rFonts w:eastAsiaTheme="minorEastAsia"/>
        </w:rPr>
      </w:pPr>
      <w:r w:rsidRPr="00611838">
        <w:rPr>
          <w:rStyle w:val="NOChar"/>
          <w:rFonts w:eastAsiaTheme="minorEastAsia"/>
        </w:rPr>
        <w:t>This solution aims to resolve Key Issue #</w:t>
      </w:r>
      <w:r w:rsidR="00EB6B9B" w:rsidRPr="00611838">
        <w:rPr>
          <w:rStyle w:val="NOChar"/>
          <w:rFonts w:eastAsiaTheme="minorEastAsia"/>
        </w:rPr>
        <w:t>3</w:t>
      </w:r>
      <w:r w:rsidRPr="00611838">
        <w:rPr>
          <w:rStyle w:val="NOChar"/>
          <w:rFonts w:eastAsiaTheme="minorEastAsia"/>
        </w:rPr>
        <w:t>, "</w:t>
      </w:r>
      <w:r w:rsidR="00437CD4" w:rsidRPr="00611838">
        <w:rPr>
          <w:rStyle w:val="NOChar"/>
          <w:rFonts w:eastAsiaTheme="minorEastAsia"/>
        </w:rPr>
        <w:t xml:space="preserve"> Support of No Transmit Zones </w:t>
      </w:r>
      <w:r w:rsidRPr="00611838">
        <w:rPr>
          <w:rStyle w:val="NOChar"/>
          <w:rFonts w:eastAsiaTheme="minorEastAsia"/>
        </w:rPr>
        <w:t>".</w:t>
      </w:r>
    </w:p>
    <w:p w14:paraId="6689D4C6" w14:textId="77777777" w:rsidR="000829DE" w:rsidRPr="00611838" w:rsidRDefault="000829DE" w:rsidP="000829DE">
      <w:pPr>
        <w:pStyle w:val="Heading3"/>
        <w:rPr>
          <w:lang w:eastAsia="ja-JP"/>
        </w:rPr>
      </w:pPr>
      <w:bookmarkStart w:id="11" w:name="_Toc97036720"/>
      <w:bookmarkStart w:id="12" w:name="_Toc101526147"/>
      <w:bookmarkStart w:id="13" w:name="_Toc104882845"/>
      <w:bookmarkStart w:id="14" w:name="_Toc113425993"/>
      <w:bookmarkStart w:id="15" w:name="_Toc117496418"/>
      <w:bookmarkStart w:id="16" w:name="_Toc122517640"/>
      <w:r w:rsidRPr="00611838">
        <w:rPr>
          <w:lang w:eastAsia="ja-JP"/>
        </w:rPr>
        <w:t>6.</w:t>
      </w:r>
      <w:r w:rsidRPr="00611838">
        <w:rPr>
          <w:lang w:eastAsia="zh-CN"/>
        </w:rPr>
        <w:t>X</w:t>
      </w:r>
      <w:r w:rsidRPr="00611838">
        <w:rPr>
          <w:lang w:eastAsia="ja-JP"/>
        </w:rPr>
        <w:t>.2</w:t>
      </w:r>
      <w:r w:rsidRPr="00611838">
        <w:rPr>
          <w:lang w:eastAsia="ja-JP"/>
        </w:rPr>
        <w:tab/>
        <w:t>Description</w:t>
      </w:r>
      <w:bookmarkEnd w:id="11"/>
      <w:bookmarkEnd w:id="12"/>
      <w:bookmarkEnd w:id="13"/>
      <w:bookmarkEnd w:id="14"/>
      <w:bookmarkEnd w:id="15"/>
      <w:bookmarkEnd w:id="16"/>
    </w:p>
    <w:p w14:paraId="14ED73EF" w14:textId="45F23774" w:rsidR="00400657" w:rsidRPr="00611838" w:rsidRDefault="006F5B23" w:rsidP="002875C2">
      <w:pPr>
        <w:rPr>
          <w:lang w:val="en-IN"/>
        </w:rPr>
      </w:pPr>
      <w:r w:rsidRPr="00611838">
        <w:rPr>
          <w:lang w:val="en-IN"/>
        </w:rPr>
        <w:t>Add descriptions related to the proposed architecture and procedure.</w:t>
      </w:r>
    </w:p>
    <w:p w14:paraId="24DA6841" w14:textId="77777777" w:rsidR="00437CD4" w:rsidRPr="00611838" w:rsidRDefault="00437CD4" w:rsidP="00437CD4">
      <w:pPr>
        <w:keepNext/>
        <w:jc w:val="center"/>
      </w:pPr>
      <w:r w:rsidRPr="00611838">
        <w:object w:dxaOrig="5911" w:dyaOrig="3136" w14:anchorId="1200AAD9">
          <v:shape id="_x0000_i1026" type="#_x0000_t75" style="width:348.5pt;height:182pt" o:ole="">
            <v:imagedata r:id="rId15" o:title=""/>
          </v:shape>
          <o:OLEObject Type="Embed" ProgID="Visio.Drawing.15" ShapeID="_x0000_i1026" DrawAspect="Content" ObjectID="_1769610912" r:id="rId16"/>
        </w:object>
      </w:r>
    </w:p>
    <w:p w14:paraId="2776C217" w14:textId="0E039343" w:rsidR="00437CD4" w:rsidRPr="00611838" w:rsidRDefault="00437CD4" w:rsidP="00437CD4">
      <w:pPr>
        <w:pStyle w:val="Caption"/>
        <w:jc w:val="center"/>
        <w:rPr>
          <w:b/>
          <w:bCs/>
          <w:color w:val="auto"/>
        </w:rPr>
      </w:pPr>
      <w:r w:rsidRPr="00611838">
        <w:rPr>
          <w:b/>
          <w:bCs/>
          <w:color w:val="auto"/>
        </w:rPr>
        <w:t>Figure 6.X.2</w:t>
      </w:r>
      <w:r w:rsidR="00E12670" w:rsidRPr="00611838">
        <w:rPr>
          <w:b/>
          <w:bCs/>
          <w:color w:val="auto"/>
        </w:rPr>
        <w:noBreakHyphen/>
      </w:r>
      <w:r w:rsidR="00D5738D" w:rsidRPr="00611838">
        <w:rPr>
          <w:b/>
          <w:bCs/>
          <w:color w:val="auto"/>
        </w:rPr>
        <w:fldChar w:fldCharType="begin"/>
      </w:r>
      <w:r w:rsidR="00D5738D" w:rsidRPr="00611838">
        <w:rPr>
          <w:b/>
          <w:bCs/>
          <w:color w:val="auto"/>
        </w:rPr>
        <w:instrText xml:space="preserve"> SEQ Figure \* ARABIC \s 1 </w:instrText>
      </w:r>
      <w:r w:rsidR="00D5738D" w:rsidRPr="00611838">
        <w:rPr>
          <w:b/>
          <w:bCs/>
          <w:color w:val="auto"/>
        </w:rPr>
        <w:fldChar w:fldCharType="separate"/>
      </w:r>
      <w:r w:rsidR="00E12670" w:rsidRPr="00611838">
        <w:rPr>
          <w:b/>
          <w:bCs/>
          <w:noProof/>
          <w:color w:val="auto"/>
        </w:rPr>
        <w:t>1</w:t>
      </w:r>
      <w:r w:rsidR="00D5738D" w:rsidRPr="00611838">
        <w:rPr>
          <w:b/>
          <w:bCs/>
          <w:noProof/>
          <w:color w:val="auto"/>
        </w:rPr>
        <w:fldChar w:fldCharType="end"/>
      </w:r>
      <w:r w:rsidRPr="00611838">
        <w:rPr>
          <w:b/>
          <w:bCs/>
          <w:color w:val="auto"/>
        </w:rPr>
        <w:t xml:space="preserve"> Logical 5GS and EPS architecture for UAV</w:t>
      </w:r>
    </w:p>
    <w:p w14:paraId="508ADDA4" w14:textId="304BC48A" w:rsidR="008B739E" w:rsidRPr="00611838" w:rsidRDefault="008B739E">
      <w:pPr>
        <w:pStyle w:val="Heading3"/>
        <w:rPr>
          <w:lang w:eastAsia="zh-CN"/>
        </w:rPr>
      </w:pPr>
      <w:bookmarkStart w:id="17" w:name="_Toc101526149"/>
      <w:bookmarkStart w:id="18" w:name="_Toc104882847"/>
      <w:bookmarkStart w:id="19" w:name="_Toc113425995"/>
      <w:bookmarkStart w:id="20" w:name="_Toc117496420"/>
      <w:bookmarkStart w:id="21" w:name="_Toc122517642"/>
      <w:r w:rsidRPr="00611838">
        <w:rPr>
          <w:lang w:eastAsia="zh-CN"/>
        </w:rPr>
        <w:lastRenderedPageBreak/>
        <w:t>6.X.3</w:t>
      </w:r>
      <w:r w:rsidRPr="00611838">
        <w:rPr>
          <w:lang w:eastAsia="zh-CN"/>
        </w:rPr>
        <w:tab/>
        <w:t>Procedures</w:t>
      </w:r>
    </w:p>
    <w:p w14:paraId="1A6E9972" w14:textId="7E39554C" w:rsidR="009977D9" w:rsidRPr="00611838" w:rsidRDefault="009977D9" w:rsidP="008B739E">
      <w:pPr>
        <w:pStyle w:val="Heading4"/>
        <w:rPr>
          <w:lang w:eastAsia="ja-JP"/>
        </w:rPr>
      </w:pPr>
      <w:r w:rsidRPr="00611838">
        <w:rPr>
          <w:lang w:eastAsia="zh-CN"/>
        </w:rPr>
        <w:t>6.X.3</w:t>
      </w:r>
      <w:r w:rsidR="008B739E" w:rsidRPr="00611838">
        <w:rPr>
          <w:lang w:eastAsia="zh-CN"/>
        </w:rPr>
        <w:t>.1</w:t>
      </w:r>
      <w:r w:rsidRPr="00611838">
        <w:rPr>
          <w:lang w:eastAsia="zh-CN"/>
        </w:rPr>
        <w:tab/>
      </w:r>
      <w:bookmarkEnd w:id="17"/>
      <w:bookmarkEnd w:id="18"/>
      <w:bookmarkEnd w:id="19"/>
      <w:bookmarkEnd w:id="20"/>
      <w:bookmarkEnd w:id="21"/>
      <w:r w:rsidR="00437CD4" w:rsidRPr="00611838">
        <w:rPr>
          <w:lang w:val="en-IN"/>
        </w:rPr>
        <w:t>NTZ Provisioning</w:t>
      </w:r>
    </w:p>
    <w:p w14:paraId="372D0EC5" w14:textId="3232BE1B" w:rsidR="00437CD4" w:rsidRPr="00611838" w:rsidRDefault="008C6F02" w:rsidP="00437CD4">
      <w:pPr>
        <w:keepNext/>
        <w:jc w:val="center"/>
      </w:pPr>
      <w:r w:rsidRPr="00611838">
        <w:rPr>
          <w:rFonts w:eastAsia="Malgun Gothic"/>
        </w:rPr>
        <w:object w:dxaOrig="18111" w:dyaOrig="8341" w14:anchorId="25E3A037">
          <v:shape id="_x0000_i1027" type="#_x0000_t75" style="width:480pt;height:228.5pt" o:ole="">
            <v:imagedata r:id="rId17" o:title=""/>
          </v:shape>
          <o:OLEObject Type="Embed" ProgID="Visio.Drawing.15" ShapeID="_x0000_i1027" DrawAspect="Content" ObjectID="_1769610913" r:id="rId18"/>
        </w:object>
      </w:r>
    </w:p>
    <w:p w14:paraId="3D7AAA4A" w14:textId="11AB2608" w:rsidR="00437CD4" w:rsidRPr="00611838" w:rsidRDefault="00437CD4" w:rsidP="00437CD4">
      <w:pPr>
        <w:pStyle w:val="Caption"/>
        <w:jc w:val="center"/>
        <w:rPr>
          <w:b/>
          <w:bCs/>
          <w:color w:val="auto"/>
          <w:lang w:eastAsia="ja-JP"/>
        </w:rPr>
      </w:pPr>
      <w:r w:rsidRPr="00611838">
        <w:rPr>
          <w:b/>
          <w:bCs/>
          <w:color w:val="auto"/>
        </w:rPr>
        <w:t>Figure 6.X.3.1-1 NTZ Parameter provisioning</w:t>
      </w:r>
    </w:p>
    <w:p w14:paraId="5F4F6B94" w14:textId="1C337BE9" w:rsidR="00437CD4" w:rsidRPr="00611838" w:rsidRDefault="00437CD4" w:rsidP="00CF382F">
      <w:pPr>
        <w:pStyle w:val="B1"/>
        <w:numPr>
          <w:ilvl w:val="0"/>
          <w:numId w:val="34"/>
        </w:numPr>
        <w:rPr>
          <w:lang w:eastAsia="zh-CN"/>
        </w:rPr>
      </w:pPr>
      <w:r w:rsidRPr="00611838">
        <w:rPr>
          <w:lang w:eastAsia="zh-CN"/>
        </w:rPr>
        <w:t xml:space="preserve">To create a new request, the </w:t>
      </w:r>
      <w:r w:rsidRPr="00611838">
        <w:t xml:space="preserve">USS/TPAE </w:t>
      </w:r>
      <w:r w:rsidRPr="00611838">
        <w:rPr>
          <w:lang w:eastAsia="zh-CN"/>
        </w:rPr>
        <w:t xml:space="preserve">invokes an </w:t>
      </w:r>
      <w:proofErr w:type="spellStart"/>
      <w:r w:rsidRPr="00611838">
        <w:rPr>
          <w:lang w:eastAsia="zh-CN"/>
        </w:rPr>
        <w:t>Nnef_NTZParameter_Create</w:t>
      </w:r>
      <w:proofErr w:type="spellEnd"/>
      <w:r w:rsidRPr="00611838">
        <w:rPr>
          <w:lang w:eastAsia="zh-CN"/>
        </w:rPr>
        <w:t xml:space="preserve"> service operation</w:t>
      </w:r>
      <w:r w:rsidR="00CF382F" w:rsidRPr="00611838">
        <w:rPr>
          <w:lang w:eastAsia="zh-CN"/>
        </w:rPr>
        <w:t xml:space="preserve"> (or reuse any existing NEF APIs)</w:t>
      </w:r>
      <w:r w:rsidRPr="00611838">
        <w:t xml:space="preserve"> to UAS NF to request. </w:t>
      </w:r>
      <w:r w:rsidRPr="00611838">
        <w:rPr>
          <w:lang w:eastAsia="zh-CN"/>
        </w:rPr>
        <w:t>The request may include subscription information to the report of the outcome of UE(A2X) Policy delivery.</w:t>
      </w:r>
    </w:p>
    <w:p w14:paraId="04DF063A" w14:textId="77777777" w:rsidR="00437CD4" w:rsidRPr="00611838" w:rsidRDefault="00437CD4" w:rsidP="00CF382F">
      <w:pPr>
        <w:pStyle w:val="B1"/>
        <w:rPr>
          <w:lang w:eastAsia="zh-CN"/>
        </w:rPr>
      </w:pPr>
      <w:r w:rsidRPr="00611838">
        <w:rPr>
          <w:lang w:eastAsia="zh-CN"/>
        </w:rPr>
        <w:tab/>
        <w:t xml:space="preserve">To update or remove an existing request, the </w:t>
      </w:r>
      <w:r w:rsidRPr="00611838">
        <w:t>USS/TPAE</w:t>
      </w:r>
      <w:r w:rsidRPr="00611838">
        <w:rPr>
          <w:lang w:eastAsia="zh-CN"/>
        </w:rPr>
        <w:t xml:space="preserve"> invokes an </w:t>
      </w:r>
      <w:proofErr w:type="spellStart"/>
      <w:r w:rsidRPr="00611838">
        <w:rPr>
          <w:lang w:eastAsia="zh-CN"/>
        </w:rPr>
        <w:t>Nnef_NTZParameter_Update</w:t>
      </w:r>
      <w:proofErr w:type="spellEnd"/>
      <w:r w:rsidRPr="00611838">
        <w:rPr>
          <w:lang w:eastAsia="zh-CN"/>
        </w:rPr>
        <w:t xml:space="preserve"> or </w:t>
      </w:r>
      <w:proofErr w:type="spellStart"/>
      <w:r w:rsidRPr="00611838">
        <w:rPr>
          <w:lang w:eastAsia="zh-CN"/>
        </w:rPr>
        <w:t>Nnef_NTZParameter_Delete</w:t>
      </w:r>
      <w:proofErr w:type="spellEnd"/>
      <w:r w:rsidRPr="00611838">
        <w:rPr>
          <w:lang w:eastAsia="zh-CN"/>
        </w:rPr>
        <w:t xml:space="preserve"> service operation together with the corresponding Transaction Reference ID which was provided to the </w:t>
      </w:r>
      <w:r w:rsidRPr="00611838">
        <w:t>USS/TPAE</w:t>
      </w:r>
      <w:r w:rsidRPr="00611838">
        <w:rPr>
          <w:lang w:eastAsia="zh-CN"/>
        </w:rPr>
        <w:t xml:space="preserve"> in </w:t>
      </w:r>
      <w:proofErr w:type="spellStart"/>
      <w:r w:rsidRPr="00611838">
        <w:rPr>
          <w:lang w:eastAsia="zh-CN"/>
        </w:rPr>
        <w:t>Nnef_NTZParameter_Create</w:t>
      </w:r>
      <w:proofErr w:type="spellEnd"/>
      <w:r w:rsidRPr="00611838">
        <w:rPr>
          <w:lang w:eastAsia="zh-CN"/>
        </w:rPr>
        <w:t xml:space="preserve"> response message.</w:t>
      </w:r>
      <w:r w:rsidRPr="00611838">
        <w:rPr>
          <w:lang w:eastAsia="zh-CN"/>
        </w:rPr>
        <w:tab/>
      </w:r>
    </w:p>
    <w:p w14:paraId="7AFEA367" w14:textId="77777777" w:rsidR="00437CD4" w:rsidRPr="00611838" w:rsidRDefault="00437CD4" w:rsidP="00CF382F">
      <w:pPr>
        <w:pStyle w:val="B1"/>
        <w:rPr>
          <w:lang w:eastAsia="zh-CN"/>
        </w:rPr>
      </w:pPr>
      <w:r w:rsidRPr="00611838">
        <w:rPr>
          <w:lang w:eastAsia="zh-CN"/>
        </w:rPr>
        <w:t>2.</w:t>
      </w:r>
      <w:r w:rsidRPr="00611838">
        <w:rPr>
          <w:lang w:eastAsia="zh-CN"/>
        </w:rPr>
        <w:tab/>
        <w:t xml:space="preserve">The </w:t>
      </w:r>
      <w:r w:rsidRPr="00611838">
        <w:t xml:space="preserve">USS/TPAE </w:t>
      </w:r>
      <w:r w:rsidRPr="00611838">
        <w:rPr>
          <w:lang w:eastAsia="zh-CN"/>
        </w:rPr>
        <w:t xml:space="preserve">sends its request to the NEF/UAS-NF. The NEF/UAS-NF authorizes the </w:t>
      </w:r>
      <w:r w:rsidRPr="00611838">
        <w:t xml:space="preserve">USS/TPAE </w:t>
      </w:r>
      <w:r w:rsidRPr="00611838">
        <w:rPr>
          <w:lang w:eastAsia="zh-CN"/>
        </w:rPr>
        <w:t>request. The NEF/ UAS-NF performs the following mappings:</w:t>
      </w:r>
    </w:p>
    <w:p w14:paraId="15CF9970" w14:textId="77777777" w:rsidR="00437CD4" w:rsidRPr="00611838" w:rsidRDefault="00437CD4" w:rsidP="00CF382F">
      <w:pPr>
        <w:pStyle w:val="B1"/>
      </w:pPr>
      <w:r w:rsidRPr="00611838">
        <w:t>2a.</w:t>
      </w:r>
      <w:r w:rsidRPr="00611838">
        <w:tab/>
        <w:t xml:space="preserve">The NEF/UAS-NF may invoke </w:t>
      </w:r>
      <w:proofErr w:type="spellStart"/>
      <w:r w:rsidRPr="00611838">
        <w:t>Nudm_SDM_Get</w:t>
      </w:r>
      <w:proofErr w:type="spellEnd"/>
      <w:r w:rsidRPr="00611838">
        <w:t xml:space="preserve"> service operation to perform the following mappings:</w:t>
      </w:r>
    </w:p>
    <w:p w14:paraId="583E0A45" w14:textId="77777777" w:rsidR="00437CD4" w:rsidRPr="00611838" w:rsidRDefault="00437CD4" w:rsidP="00CF382F">
      <w:pPr>
        <w:pStyle w:val="B1"/>
      </w:pPr>
      <w:r w:rsidRPr="00611838">
        <w:t>-</w:t>
      </w:r>
      <w:r w:rsidRPr="00611838">
        <w:tab/>
        <w:t>Map the GPSI in Target UE Identifier into SUPI, according to information received from UDM.</w:t>
      </w:r>
    </w:p>
    <w:p w14:paraId="5F1CD5D3" w14:textId="77777777" w:rsidR="00437CD4" w:rsidRPr="00611838" w:rsidRDefault="00437CD4" w:rsidP="00CF382F">
      <w:pPr>
        <w:pStyle w:val="B1"/>
      </w:pPr>
      <w:r w:rsidRPr="00611838">
        <w:t>-</w:t>
      </w:r>
      <w:r w:rsidRPr="00611838">
        <w:tab/>
        <w:t>Map the External Group Identifier in Target UE Identifier into Internal Group Identifier, according to information received from UDM. (e.g. 3GPP UAV ID, CAA Level UAV ID)</w:t>
      </w:r>
    </w:p>
    <w:p w14:paraId="7043FAE8" w14:textId="77777777" w:rsidR="00437CD4" w:rsidRPr="00611838" w:rsidRDefault="00437CD4" w:rsidP="00CF382F">
      <w:pPr>
        <w:pStyle w:val="B1"/>
        <w:rPr>
          <w:lang w:eastAsia="zh-CN"/>
        </w:rPr>
      </w:pPr>
      <w:r w:rsidRPr="00611838">
        <w:rPr>
          <w:lang w:eastAsia="zh-CN"/>
        </w:rPr>
        <w:tab/>
        <w:t xml:space="preserve">If the </w:t>
      </w:r>
      <w:r w:rsidRPr="00611838">
        <w:t xml:space="preserve">USS/TPAE </w:t>
      </w:r>
      <w:r w:rsidRPr="00611838">
        <w:rPr>
          <w:lang w:eastAsia="zh-CN"/>
        </w:rPr>
        <w:t xml:space="preserve">subscribed to the outcome of UE Policy delivery, the </w:t>
      </w:r>
      <w:r w:rsidRPr="00611838">
        <w:t xml:space="preserve">USS/TPAE </w:t>
      </w:r>
      <w:r w:rsidRPr="00611838">
        <w:rPr>
          <w:lang w:eastAsia="zh-CN"/>
        </w:rPr>
        <w:t xml:space="preserve">indicates where (resource URI of the target recipient of the notification) the </w:t>
      </w:r>
      <w:r w:rsidRPr="00611838">
        <w:t>USS/TPAE</w:t>
      </w:r>
      <w:r w:rsidRPr="00611838">
        <w:rPr>
          <w:lang w:eastAsia="zh-CN"/>
        </w:rPr>
        <w:t xml:space="preserve"> receives the corresponding notifications.</w:t>
      </w:r>
      <w:r w:rsidRPr="00611838">
        <w:rPr>
          <w:lang w:eastAsia="zh-CN"/>
        </w:rPr>
        <w:tab/>
      </w:r>
    </w:p>
    <w:p w14:paraId="7AFD8EC3" w14:textId="4C809BCB" w:rsidR="00437CD4" w:rsidRPr="00611838" w:rsidRDefault="00437CD4" w:rsidP="00CF382F">
      <w:pPr>
        <w:pStyle w:val="B1"/>
        <w:rPr>
          <w:lang w:eastAsia="zh-CN"/>
        </w:rPr>
      </w:pPr>
      <w:r w:rsidRPr="00611838">
        <w:rPr>
          <w:lang w:eastAsia="zh-CN"/>
        </w:rPr>
        <w:t>2b.</w:t>
      </w:r>
      <w:r w:rsidRPr="00611838">
        <w:rPr>
          <w:lang w:eastAsia="zh-CN"/>
        </w:rPr>
        <w:tab/>
      </w:r>
      <w:r w:rsidR="005B35FF">
        <w:rPr>
          <w:lang w:eastAsia="zh-CN"/>
        </w:rPr>
        <w:t xml:space="preserve"> </w:t>
      </w:r>
      <w:r w:rsidRPr="00611838">
        <w:rPr>
          <w:lang w:eastAsia="zh-CN"/>
        </w:rPr>
        <w:t xml:space="preserve">(in the case of </w:t>
      </w:r>
      <w:proofErr w:type="spellStart"/>
      <w:r w:rsidRPr="00611838">
        <w:rPr>
          <w:lang w:eastAsia="zh-CN"/>
        </w:rPr>
        <w:t>Nnef_NTZParameter_Create</w:t>
      </w:r>
      <w:proofErr w:type="spellEnd"/>
      <w:r w:rsidRPr="00611838">
        <w:rPr>
          <w:lang w:eastAsia="zh-CN"/>
        </w:rPr>
        <w:t xml:space="preserve"> or Update): The NEF/</w:t>
      </w:r>
      <w:r w:rsidRPr="00611838">
        <w:t>UAS-NF</w:t>
      </w:r>
      <w:r w:rsidRPr="00611838">
        <w:rPr>
          <w:lang w:eastAsia="zh-CN"/>
        </w:rPr>
        <w:t xml:space="preserve"> may need to authorize the service specific parameter provisioning request with the UDM by sending a Nudm_ServiceSpecificAuthorisation_Create service operation as the </w:t>
      </w:r>
      <w:r w:rsidRPr="00611838">
        <w:t>USS/TPAE entity is outside the 3gpp domain.</w:t>
      </w:r>
    </w:p>
    <w:p w14:paraId="6C5AD209" w14:textId="77777777" w:rsidR="00437CD4" w:rsidRPr="00611838" w:rsidRDefault="00437CD4" w:rsidP="00CF382F">
      <w:pPr>
        <w:pStyle w:val="B1"/>
        <w:rPr>
          <w:lang w:eastAsia="zh-CN"/>
        </w:rPr>
      </w:pPr>
      <w:r w:rsidRPr="00611838">
        <w:rPr>
          <w:lang w:eastAsia="zh-CN"/>
        </w:rPr>
        <w:tab/>
        <w:t xml:space="preserve">(in the case of </w:t>
      </w:r>
      <w:proofErr w:type="spellStart"/>
      <w:r w:rsidRPr="00611838">
        <w:rPr>
          <w:lang w:eastAsia="zh-CN"/>
        </w:rPr>
        <w:t>Nnef_NTZParameter_delete</w:t>
      </w:r>
      <w:proofErr w:type="spellEnd"/>
      <w:r w:rsidRPr="00611838">
        <w:rPr>
          <w:lang w:eastAsia="zh-CN"/>
        </w:rPr>
        <w:t>): The NEF/</w:t>
      </w:r>
      <w:r w:rsidRPr="00611838">
        <w:t>UAS-NF</w:t>
      </w:r>
      <w:r w:rsidRPr="00611838">
        <w:rPr>
          <w:lang w:eastAsia="zh-CN"/>
        </w:rPr>
        <w:t xml:space="preserve"> requests the UDM to remove the authorization of the service specific parameters provisioned by sending a </w:t>
      </w:r>
      <w:proofErr w:type="spellStart"/>
      <w:r w:rsidRPr="00611838">
        <w:rPr>
          <w:lang w:eastAsia="zh-CN"/>
        </w:rPr>
        <w:t>Nudm_ServiceSpecificAuthorisation_Remove</w:t>
      </w:r>
      <w:proofErr w:type="spellEnd"/>
      <w:r w:rsidRPr="00611838">
        <w:rPr>
          <w:lang w:eastAsia="zh-CN"/>
        </w:rPr>
        <w:t xml:space="preserve"> service operation.</w:t>
      </w:r>
    </w:p>
    <w:p w14:paraId="7338A591" w14:textId="77777777" w:rsidR="00437CD4" w:rsidRPr="00611838" w:rsidRDefault="00437CD4" w:rsidP="00CF382F">
      <w:pPr>
        <w:pStyle w:val="B1"/>
        <w:rPr>
          <w:lang w:eastAsia="zh-CN"/>
        </w:rPr>
      </w:pPr>
      <w:r w:rsidRPr="00611838">
        <w:rPr>
          <w:lang w:eastAsia="zh-CN"/>
        </w:rPr>
        <w:t>3.</w:t>
      </w:r>
      <w:r w:rsidRPr="00611838">
        <w:rPr>
          <w:lang w:eastAsia="zh-CN"/>
        </w:rPr>
        <w:tab/>
        <w:t xml:space="preserve">(in the case of </w:t>
      </w:r>
      <w:proofErr w:type="spellStart"/>
      <w:r w:rsidRPr="00611838">
        <w:rPr>
          <w:lang w:eastAsia="zh-CN"/>
        </w:rPr>
        <w:t>Nnef_NTZParameter_Create</w:t>
      </w:r>
      <w:proofErr w:type="spellEnd"/>
      <w:r w:rsidRPr="00611838">
        <w:rPr>
          <w:lang w:eastAsia="zh-CN"/>
        </w:rPr>
        <w:t xml:space="preserve"> or Update): The NEF</w:t>
      </w:r>
      <w:r w:rsidRPr="00611838">
        <w:t>/UAS-NF</w:t>
      </w:r>
      <w:r w:rsidRPr="00611838">
        <w:rPr>
          <w:lang w:eastAsia="zh-CN"/>
        </w:rPr>
        <w:t xml:space="preserve"> stores the </w:t>
      </w:r>
      <w:r w:rsidRPr="00611838">
        <w:t>USS/TPAE</w:t>
      </w:r>
      <w:r w:rsidRPr="00611838">
        <w:rPr>
          <w:lang w:eastAsia="zh-CN"/>
        </w:rPr>
        <w:t xml:space="preserve"> request information in the UDR as the "</w:t>
      </w:r>
      <w:proofErr w:type="spellStart"/>
      <w:r w:rsidRPr="00611838">
        <w:rPr>
          <w:lang w:eastAsia="zh-CN"/>
        </w:rPr>
        <w:t>UEPolicySet</w:t>
      </w:r>
      <w:proofErr w:type="spellEnd"/>
      <w:r w:rsidRPr="00611838">
        <w:rPr>
          <w:lang w:eastAsia="zh-CN"/>
        </w:rPr>
        <w:t>" (Data Subset setting to "A2X NTZ Info") together with the assigned Transaction Reference ID.</w:t>
      </w:r>
    </w:p>
    <w:p w14:paraId="5F34A715" w14:textId="77777777" w:rsidR="00437CD4" w:rsidRPr="00611838" w:rsidRDefault="00437CD4" w:rsidP="00CF382F">
      <w:pPr>
        <w:pStyle w:val="B1"/>
        <w:rPr>
          <w:lang w:eastAsia="zh-CN"/>
        </w:rPr>
      </w:pPr>
      <w:r w:rsidRPr="00611838">
        <w:rPr>
          <w:lang w:eastAsia="zh-CN"/>
        </w:rPr>
        <w:tab/>
        <w:t xml:space="preserve">(in the case of </w:t>
      </w:r>
      <w:proofErr w:type="spellStart"/>
      <w:r w:rsidRPr="00611838">
        <w:rPr>
          <w:lang w:eastAsia="zh-CN"/>
        </w:rPr>
        <w:t>Nnef_NTZParameter_delete</w:t>
      </w:r>
      <w:proofErr w:type="spellEnd"/>
      <w:r w:rsidRPr="00611838">
        <w:rPr>
          <w:lang w:eastAsia="zh-CN"/>
        </w:rPr>
        <w:t xml:space="preserve">): The NEF/UAS-NF deletes the </w:t>
      </w:r>
      <w:r w:rsidRPr="00611838">
        <w:t>USS/TPAE</w:t>
      </w:r>
      <w:r w:rsidRPr="00611838">
        <w:rPr>
          <w:lang w:eastAsia="zh-CN"/>
        </w:rPr>
        <w:t xml:space="preserve"> request information from the UDR.</w:t>
      </w:r>
    </w:p>
    <w:p w14:paraId="01FAB0C4" w14:textId="77777777" w:rsidR="00437CD4" w:rsidRPr="00611838" w:rsidRDefault="00437CD4" w:rsidP="00CF382F">
      <w:pPr>
        <w:pStyle w:val="B1"/>
        <w:rPr>
          <w:lang w:eastAsia="zh-CN"/>
        </w:rPr>
      </w:pPr>
      <w:r w:rsidRPr="00611838">
        <w:rPr>
          <w:lang w:eastAsia="zh-CN"/>
        </w:rPr>
        <w:lastRenderedPageBreak/>
        <w:t>4.</w:t>
      </w:r>
      <w:r w:rsidRPr="00611838">
        <w:rPr>
          <w:lang w:eastAsia="zh-CN"/>
        </w:rPr>
        <w:tab/>
        <w:t xml:space="preserve">The NEF/UAS-NF responds to the </w:t>
      </w:r>
      <w:r w:rsidRPr="00611838">
        <w:t>USS/TPAE</w:t>
      </w:r>
      <w:r w:rsidRPr="00611838">
        <w:rPr>
          <w:lang w:eastAsia="zh-CN"/>
        </w:rPr>
        <w:t xml:space="preserve">. In the case of </w:t>
      </w:r>
      <w:proofErr w:type="spellStart"/>
      <w:r w:rsidRPr="00611838">
        <w:rPr>
          <w:lang w:eastAsia="zh-CN"/>
        </w:rPr>
        <w:t>Nnef_NTZParameter_Create</w:t>
      </w:r>
      <w:proofErr w:type="spellEnd"/>
      <w:r w:rsidRPr="00611838">
        <w:rPr>
          <w:lang w:eastAsia="zh-CN"/>
        </w:rPr>
        <w:t xml:space="preserve"> response message, the response message includes the assigned Transaction Reference ID. If the UE is registered to the network and the PCF performs the subscription to notification to the data modified in the UDR by invoking </w:t>
      </w:r>
      <w:proofErr w:type="spellStart"/>
      <w:r w:rsidRPr="00611838">
        <w:rPr>
          <w:lang w:eastAsia="zh-CN"/>
        </w:rPr>
        <w:t>Nudr_DM_Subscribe</w:t>
      </w:r>
      <w:proofErr w:type="spellEnd"/>
      <w:r w:rsidRPr="00611838">
        <w:rPr>
          <w:lang w:eastAsia="zh-CN"/>
        </w:rPr>
        <w:t xml:space="preserve"> (</w:t>
      </w:r>
      <w:r w:rsidRPr="00611838">
        <w:t>USS/TPAE</w:t>
      </w:r>
      <w:r w:rsidRPr="00611838">
        <w:rPr>
          <w:lang w:eastAsia="zh-CN"/>
        </w:rPr>
        <w:t xml:space="preserve"> NTZ parameter provisioning information, SUPI, Data Set setting to "</w:t>
      </w:r>
      <w:proofErr w:type="spellStart"/>
      <w:r w:rsidRPr="00611838">
        <w:rPr>
          <w:lang w:eastAsia="zh-CN"/>
        </w:rPr>
        <w:t>UEPolicySet</w:t>
      </w:r>
      <w:proofErr w:type="spellEnd"/>
      <w:r w:rsidRPr="00611838">
        <w:rPr>
          <w:lang w:eastAsia="zh-CN"/>
        </w:rPr>
        <w:t>", Data Subset setting to " A2X NTZ Info") at step 0, the following steps are performed:</w:t>
      </w:r>
    </w:p>
    <w:p w14:paraId="095C0468" w14:textId="77777777" w:rsidR="00437CD4" w:rsidRPr="00611838" w:rsidRDefault="00437CD4" w:rsidP="00CF382F">
      <w:pPr>
        <w:pStyle w:val="B1"/>
        <w:rPr>
          <w:lang w:eastAsia="zh-CN"/>
        </w:rPr>
      </w:pPr>
      <w:r w:rsidRPr="00611838">
        <w:rPr>
          <w:lang w:eastAsia="zh-CN"/>
        </w:rPr>
        <w:t>5.</w:t>
      </w:r>
      <w:r w:rsidRPr="00611838">
        <w:rPr>
          <w:lang w:eastAsia="zh-CN"/>
        </w:rPr>
        <w:tab/>
        <w:t xml:space="preserve">The PCF(s) receive(s) a </w:t>
      </w:r>
      <w:proofErr w:type="spellStart"/>
      <w:r w:rsidRPr="00611838">
        <w:rPr>
          <w:lang w:eastAsia="zh-CN"/>
        </w:rPr>
        <w:t>Nudr_DM_Notify</w:t>
      </w:r>
      <w:proofErr w:type="spellEnd"/>
      <w:r w:rsidRPr="00611838">
        <w:rPr>
          <w:lang w:eastAsia="zh-CN"/>
        </w:rPr>
        <w:t xml:space="preserve"> notification of data change from the UDR.</w:t>
      </w:r>
    </w:p>
    <w:p w14:paraId="2A21BBEA" w14:textId="0283776B" w:rsidR="00437CD4" w:rsidRPr="00611838" w:rsidRDefault="00437CD4" w:rsidP="00CF382F">
      <w:pPr>
        <w:pStyle w:val="B1"/>
        <w:rPr>
          <w:lang w:eastAsia="zh-CN"/>
        </w:rPr>
      </w:pPr>
      <w:r w:rsidRPr="00611838">
        <w:t>NOTE 3:</w:t>
      </w:r>
      <w:r w:rsidRPr="00611838">
        <w:tab/>
        <w:t>PCF does not have to subscribe for each UE the application specific information, e.g. if PCF has already received the application specific information for a group of UE</w:t>
      </w:r>
      <w:r w:rsidR="005B35FF">
        <w:t xml:space="preserve"> or PLMN</w:t>
      </w:r>
      <w:r w:rsidRPr="00611838">
        <w:t>. The same NTZ specific information is delivered to every UE in a group.</w:t>
      </w:r>
      <w:r w:rsidRPr="00611838">
        <w:rPr>
          <w:lang w:eastAsia="zh-CN"/>
        </w:rPr>
        <w:tab/>
      </w:r>
    </w:p>
    <w:p w14:paraId="6B32B7F8" w14:textId="0D94E14A" w:rsidR="00437CD4" w:rsidRPr="00611838" w:rsidRDefault="00437CD4" w:rsidP="00CF382F">
      <w:pPr>
        <w:pStyle w:val="B1"/>
        <w:rPr>
          <w:lang w:eastAsia="zh-CN"/>
        </w:rPr>
      </w:pPr>
      <w:r w:rsidRPr="00611838">
        <w:rPr>
          <w:lang w:eastAsia="zh-CN"/>
        </w:rPr>
        <w:t>6.</w:t>
      </w:r>
      <w:r w:rsidRPr="00611838">
        <w:rPr>
          <w:lang w:eastAsia="zh-CN"/>
        </w:rPr>
        <w:tab/>
        <w:t>The PCF initiates UE Policy delivery (as specified in section </w:t>
      </w:r>
      <w:r w:rsidR="008C6F02" w:rsidRPr="00611838">
        <w:rPr>
          <w:lang w:eastAsia="zh-CN"/>
        </w:rPr>
        <w:t>6.X.3.2</w:t>
      </w:r>
      <w:r w:rsidRPr="00611838">
        <w:rPr>
          <w:lang w:eastAsia="zh-CN"/>
        </w:rPr>
        <w:t>).</w:t>
      </w:r>
    </w:p>
    <w:p w14:paraId="13C889FD" w14:textId="77777777" w:rsidR="00437CD4" w:rsidRPr="00611838" w:rsidRDefault="00437CD4" w:rsidP="00CF382F">
      <w:pPr>
        <w:pStyle w:val="B1"/>
        <w:rPr>
          <w:lang w:eastAsia="zh-CN"/>
        </w:rPr>
      </w:pPr>
      <w:r w:rsidRPr="00611838">
        <w:rPr>
          <w:lang w:eastAsia="zh-CN"/>
        </w:rPr>
        <w:t>7.</w:t>
      </w:r>
      <w:r w:rsidRPr="00611838">
        <w:rPr>
          <w:lang w:eastAsia="zh-CN"/>
        </w:rPr>
        <w:tab/>
        <w:t xml:space="preserve">If the </w:t>
      </w:r>
      <w:r w:rsidRPr="00611838">
        <w:t>USS/TPAE</w:t>
      </w:r>
      <w:r w:rsidRPr="00611838">
        <w:rPr>
          <w:lang w:eastAsia="zh-CN"/>
        </w:rPr>
        <w:t xml:space="preserve"> subscribed to notifications about the outcome of UE Policies delivery due to NTZ parameter provisioning targeting a single UE and the PCF is notified of UE Policy Container from the AMF, the PCF notifies the UE Policy delivery result contained in the UE Policy container as the outcome of the procedure to NEF/UAS-NF by sending </w:t>
      </w:r>
      <w:proofErr w:type="spellStart"/>
      <w:r w:rsidRPr="00611838">
        <w:rPr>
          <w:lang w:eastAsia="zh-CN"/>
        </w:rPr>
        <w:t>Npcf_EventExposure_Notify</w:t>
      </w:r>
      <w:proofErr w:type="spellEnd"/>
      <w:r w:rsidRPr="00611838">
        <w:rPr>
          <w:lang w:eastAsia="zh-CN"/>
        </w:rPr>
        <w:t>.</w:t>
      </w:r>
    </w:p>
    <w:p w14:paraId="0F626589" w14:textId="77777777" w:rsidR="00437CD4" w:rsidRPr="00611838" w:rsidRDefault="00437CD4" w:rsidP="00CF382F">
      <w:pPr>
        <w:pStyle w:val="B1"/>
        <w:rPr>
          <w:lang w:eastAsia="zh-CN"/>
        </w:rPr>
      </w:pPr>
      <w:r w:rsidRPr="00611838">
        <w:rPr>
          <w:lang w:eastAsia="zh-CN"/>
        </w:rPr>
        <w:tab/>
        <w:t xml:space="preserve">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NEF/UAS-NF by sending </w:t>
      </w:r>
      <w:proofErr w:type="spellStart"/>
      <w:r w:rsidRPr="00611838">
        <w:rPr>
          <w:lang w:eastAsia="zh-CN"/>
        </w:rPr>
        <w:t>Npcf_EventExposoure_Notify</w:t>
      </w:r>
      <w:proofErr w:type="spellEnd"/>
      <w:r w:rsidRPr="00611838">
        <w:rPr>
          <w:lang w:eastAsia="zh-CN"/>
        </w:rPr>
        <w:t>.</w:t>
      </w:r>
    </w:p>
    <w:p w14:paraId="4CDDFC34" w14:textId="77777777" w:rsidR="00437CD4" w:rsidRPr="00611838" w:rsidRDefault="00437CD4" w:rsidP="00CF382F">
      <w:pPr>
        <w:pStyle w:val="B1"/>
        <w:rPr>
          <w:lang w:eastAsia="zh-CN"/>
        </w:rPr>
      </w:pPr>
      <w:r w:rsidRPr="00611838">
        <w:rPr>
          <w:lang w:eastAsia="zh-CN"/>
        </w:rPr>
        <w:tab/>
        <w:t xml:space="preserve">If the PCF determines the failure of the UE Policies delivery procedure, the PCF notifies the failure with an appropriate cause such as UE is unreachable as the outcome of the procedure to NEF/UAS-NF by sending </w:t>
      </w:r>
      <w:proofErr w:type="spellStart"/>
      <w:r w:rsidRPr="00611838">
        <w:rPr>
          <w:lang w:eastAsia="zh-CN"/>
        </w:rPr>
        <w:t>Npcf_EventExposure_Notify</w:t>
      </w:r>
      <w:proofErr w:type="spellEnd"/>
      <w:r w:rsidRPr="00611838">
        <w:rPr>
          <w:lang w:eastAsia="zh-CN"/>
        </w:rPr>
        <w:t>.</w:t>
      </w:r>
    </w:p>
    <w:p w14:paraId="1B401727" w14:textId="7B214302" w:rsidR="008B739E" w:rsidRPr="00611838" w:rsidRDefault="00437CD4" w:rsidP="00CF382F">
      <w:pPr>
        <w:pStyle w:val="B1"/>
      </w:pPr>
      <w:r w:rsidRPr="00611838">
        <w:rPr>
          <w:lang w:eastAsia="zh-CN"/>
        </w:rPr>
        <w:t>8.</w:t>
      </w:r>
      <w:r w:rsidRPr="00611838">
        <w:rPr>
          <w:lang w:eastAsia="zh-CN"/>
        </w:rPr>
        <w:tab/>
        <w:t xml:space="preserve">When the NEF/UAS-NF receives </w:t>
      </w:r>
      <w:proofErr w:type="spellStart"/>
      <w:r w:rsidRPr="00611838">
        <w:rPr>
          <w:lang w:eastAsia="zh-CN"/>
        </w:rPr>
        <w:t>Npcf_EventExposure_Notify</w:t>
      </w:r>
      <w:proofErr w:type="spellEnd"/>
      <w:r w:rsidRPr="00611838">
        <w:rPr>
          <w:lang w:eastAsia="zh-CN"/>
        </w:rPr>
        <w:t>, the NEF/UAS-NF performs information mapping (e.g. AF(</w:t>
      </w:r>
      <w:r w:rsidRPr="00611838">
        <w:t>USS/TPAE</w:t>
      </w:r>
      <w:r w:rsidRPr="00611838">
        <w:rPr>
          <w:lang w:eastAsia="zh-CN"/>
        </w:rPr>
        <w:t>) Transaction Internal ID provided in Notification Correlation ID to AF(</w:t>
      </w:r>
      <w:r w:rsidRPr="00611838">
        <w:t>USS/TPAE</w:t>
      </w:r>
      <w:r w:rsidRPr="00611838">
        <w:rPr>
          <w:lang w:eastAsia="zh-CN"/>
        </w:rPr>
        <w:t xml:space="preserve">) Transaction ID, SUPI to GPSI, etc.) and triggers the appropriate </w:t>
      </w:r>
      <w:proofErr w:type="spellStart"/>
      <w:r w:rsidRPr="00611838">
        <w:rPr>
          <w:lang w:eastAsia="zh-CN"/>
        </w:rPr>
        <w:t>Nnef_ServiceParameter_Notify</w:t>
      </w:r>
      <w:proofErr w:type="spellEnd"/>
      <w:r w:rsidRPr="00611838">
        <w:rPr>
          <w:lang w:eastAsia="zh-CN"/>
        </w:rPr>
        <w:t xml:space="preserve"> message.</w:t>
      </w:r>
    </w:p>
    <w:p w14:paraId="192E6110" w14:textId="7A59413C" w:rsidR="00A6371C" w:rsidRPr="00611838" w:rsidRDefault="00B37F58" w:rsidP="008B739E">
      <w:pPr>
        <w:pStyle w:val="Heading4"/>
        <w:rPr>
          <w:lang w:eastAsia="ja-JP"/>
        </w:rPr>
      </w:pPr>
      <w:r w:rsidRPr="00611838">
        <w:rPr>
          <w:lang w:eastAsia="zh-CN"/>
        </w:rPr>
        <w:t>6</w:t>
      </w:r>
      <w:r w:rsidR="00A6371C" w:rsidRPr="00611838">
        <w:rPr>
          <w:lang w:eastAsia="zh-CN"/>
        </w:rPr>
        <w:t>.</w:t>
      </w:r>
      <w:r w:rsidRPr="00611838">
        <w:rPr>
          <w:lang w:eastAsia="zh-CN"/>
        </w:rPr>
        <w:t>X</w:t>
      </w:r>
      <w:r w:rsidR="00A6371C" w:rsidRPr="00611838">
        <w:rPr>
          <w:lang w:eastAsia="zh-CN"/>
        </w:rPr>
        <w:t>.</w:t>
      </w:r>
      <w:r w:rsidRPr="00611838">
        <w:rPr>
          <w:lang w:eastAsia="zh-CN"/>
        </w:rPr>
        <w:t>3.2</w:t>
      </w:r>
      <w:r w:rsidR="00A6371C" w:rsidRPr="00611838">
        <w:rPr>
          <w:lang w:eastAsia="zh-CN"/>
        </w:rPr>
        <w:tab/>
      </w:r>
      <w:r w:rsidR="00437CD4" w:rsidRPr="00611838">
        <w:t>UE Configuration Update procedure for transparent UE Policy delivery</w:t>
      </w:r>
    </w:p>
    <w:p w14:paraId="0F87F2CC" w14:textId="77777777" w:rsidR="00437CD4" w:rsidRPr="00611838" w:rsidRDefault="00A6371C" w:rsidP="00437CD4">
      <w:pPr>
        <w:rPr>
          <w:szCs w:val="22"/>
        </w:rPr>
      </w:pPr>
      <w:r w:rsidRPr="00611838">
        <w:t xml:space="preserve"> </w:t>
      </w:r>
      <w:r w:rsidR="00437CD4" w:rsidRPr="00611838">
        <w:rPr>
          <w:szCs w:val="22"/>
        </w:rPr>
        <w:t xml:space="preserve">This procedure is initiated when the PCF wants to update UE policy information (i.e. UE policy) in the UE configuration. </w:t>
      </w:r>
    </w:p>
    <w:p w14:paraId="6D7A3E32" w14:textId="7A349DF9" w:rsidR="00437CD4" w:rsidRPr="00611838" w:rsidRDefault="00611838" w:rsidP="00437CD4">
      <w:pPr>
        <w:pStyle w:val="TH"/>
      </w:pPr>
      <w:r w:rsidRPr="00611838">
        <w:object w:dxaOrig="11021" w:dyaOrig="5431" w14:anchorId="0A9BA14E">
          <v:shape id="_x0000_i1028" type="#_x0000_t75" style="width:480pt;height:252pt" o:ole="">
            <v:imagedata r:id="rId19" o:title=""/>
          </v:shape>
          <o:OLEObject Type="Embed" ProgID="Visio.Drawing.11" ShapeID="_x0000_i1028" DrawAspect="Content" ObjectID="_1769610914" r:id="rId20"/>
        </w:object>
      </w:r>
    </w:p>
    <w:p w14:paraId="05B0E5F3" w14:textId="6B724BD9" w:rsidR="00437CD4" w:rsidRPr="00611838" w:rsidRDefault="00437CD4" w:rsidP="00437CD4">
      <w:pPr>
        <w:pStyle w:val="Caption"/>
        <w:jc w:val="center"/>
        <w:rPr>
          <w:b/>
          <w:bCs/>
          <w:color w:val="auto"/>
        </w:rPr>
      </w:pPr>
      <w:r w:rsidRPr="00611838">
        <w:rPr>
          <w:b/>
          <w:bCs/>
          <w:color w:val="auto"/>
        </w:rPr>
        <w:t>Figure 6.X.3.2</w:t>
      </w:r>
      <w:r w:rsidRPr="00611838">
        <w:rPr>
          <w:b/>
          <w:bCs/>
          <w:color w:val="auto"/>
        </w:rPr>
        <w:noBreakHyphen/>
        <w:t>1 UE Configuration Update procedure for transparent A2X Policy delivery for NTZ information</w:t>
      </w:r>
    </w:p>
    <w:p w14:paraId="6E725066" w14:textId="77777777" w:rsidR="00437CD4" w:rsidRPr="00611838" w:rsidRDefault="00437CD4" w:rsidP="00A01FDE">
      <w:pPr>
        <w:pStyle w:val="B1"/>
      </w:pPr>
      <w:r w:rsidRPr="00611838">
        <w:lastRenderedPageBreak/>
        <w:t>0.</w:t>
      </w:r>
      <w:r w:rsidRPr="00611838">
        <w:tab/>
        <w:t>PCF decides to update A2X policy for NTZ based on triggering conditions such as an initial registration, registration with 5GS when the UE moves from EPS to 5GS, or need for updating UE policy as follows:</w:t>
      </w:r>
    </w:p>
    <w:p w14:paraId="328350F1" w14:textId="77777777" w:rsidR="00437CD4" w:rsidRPr="00611838" w:rsidRDefault="00437CD4" w:rsidP="00A01FDE">
      <w:pPr>
        <w:pStyle w:val="B1"/>
      </w:pPr>
      <w:r w:rsidRPr="00611838">
        <w:t>-</w:t>
      </w:r>
      <w:r w:rsidRPr="00611838">
        <w:tab/>
        <w:t xml:space="preserve">For the case of initial registration and registration with 5GS when the UE moves from EPS to 5GS, the PCF compares the list of PSIs included in the A2X policy information in </w:t>
      </w:r>
      <w:proofErr w:type="spellStart"/>
      <w:r w:rsidRPr="00611838">
        <w:t>Npcf_UEPolicyControl_Create</w:t>
      </w:r>
      <w:proofErr w:type="spellEnd"/>
      <w:r w:rsidRPr="00611838">
        <w:t xml:space="preserve"> request and determines, whether A2X policy information have to be updated and be provided to the UE via the AMF using DL NAS TRANSPORT message; and</w:t>
      </w:r>
    </w:p>
    <w:p w14:paraId="72C4F900" w14:textId="77777777" w:rsidR="00437CD4" w:rsidRPr="00611838" w:rsidRDefault="00437CD4" w:rsidP="00A01FDE">
      <w:pPr>
        <w:pStyle w:val="B1"/>
      </w:pPr>
      <w:r w:rsidRPr="00611838">
        <w:t>-</w:t>
      </w:r>
      <w:r w:rsidRPr="00611838">
        <w:tab/>
        <w:t>For the network triggered UE policy update case (e.g. the change of UE location, the PCF checks the latest list of PSIs to decide which A2X policies have to be sent to the UE.</w:t>
      </w:r>
      <w:r w:rsidRPr="00611838">
        <w:tab/>
      </w:r>
    </w:p>
    <w:p w14:paraId="099171D6" w14:textId="77777777" w:rsidR="00437CD4" w:rsidRPr="00611838" w:rsidRDefault="00437CD4" w:rsidP="00A01FDE">
      <w:pPr>
        <w:pStyle w:val="B1"/>
      </w:pPr>
      <w:r w:rsidRPr="00611838">
        <w:t>0a.</w:t>
      </w:r>
      <w:r w:rsidRPr="00611838">
        <w:tab/>
        <w:t>If the PCF has not subscribed to be notified by the AMF about the UE response to an update of UE policy information, the PCF subscribes to the AMF to be notified about the UE response to an update of UE policy information.</w:t>
      </w:r>
    </w:p>
    <w:p w14:paraId="2BC8C389" w14:textId="77777777" w:rsidR="00437CD4" w:rsidRPr="00611838" w:rsidRDefault="00437CD4" w:rsidP="00A01FDE">
      <w:pPr>
        <w:pStyle w:val="B1"/>
      </w:pPr>
      <w:r w:rsidRPr="00611838">
        <w:t>1.</w:t>
      </w:r>
      <w:r w:rsidRPr="00611838">
        <w:tab/>
        <w:t>PCF invokes Namf_Communication_N1N2MessageTransfer service operation provided by the AMF. The message includes SUPI, UE Policy Container.</w:t>
      </w:r>
    </w:p>
    <w:p w14:paraId="5002195D" w14:textId="77777777" w:rsidR="00437CD4" w:rsidRPr="00611838" w:rsidRDefault="00437CD4" w:rsidP="00A01FDE">
      <w:pPr>
        <w:pStyle w:val="B1"/>
      </w:pPr>
      <w:r w:rsidRPr="00611838">
        <w:t>2.</w:t>
      </w:r>
      <w:r w:rsidRPr="00611838">
        <w:tab/>
        <w:t xml:space="preserve">If the UE is registered and reachable by AMF, AMF shall transfer transparently the A2X Policy container to the UE via the registered access. If </w:t>
      </w:r>
      <w:proofErr w:type="gramStart"/>
      <w:r w:rsidRPr="00611838">
        <w:t>not</w:t>
      </w:r>
      <w:proofErr w:type="gramEnd"/>
      <w:r w:rsidRPr="00611838">
        <w:t xml:space="preserve"> reachable AMF will initiate network initiated service request to make the UE reachable. </w:t>
      </w:r>
    </w:p>
    <w:p w14:paraId="7B93E045" w14:textId="77777777" w:rsidR="00437CD4" w:rsidRPr="00611838" w:rsidRDefault="00437CD4" w:rsidP="00A01FDE">
      <w:pPr>
        <w:pStyle w:val="B1"/>
      </w:pPr>
      <w:r w:rsidRPr="00611838">
        <w:t>3.</w:t>
      </w:r>
      <w:r w:rsidRPr="00611838">
        <w:tab/>
        <w:t>If the UE is in CM-CONNECTED over 3GPP access, the AMF transfers transparently the A2X Policy container (UE policy information) received from the PCF to the UE.</w:t>
      </w:r>
    </w:p>
    <w:p w14:paraId="730FAEF3" w14:textId="77777777" w:rsidR="00437CD4" w:rsidRPr="00611838" w:rsidRDefault="00437CD4" w:rsidP="00A01FDE">
      <w:pPr>
        <w:pStyle w:val="B1"/>
      </w:pPr>
      <w:r w:rsidRPr="00611838">
        <w:t>4.</w:t>
      </w:r>
      <w:r w:rsidRPr="00611838">
        <w:tab/>
        <w:t>The UE updates the A2X policy and corresponding NTZ information provided by the PCF and sends the result to the AMF.</w:t>
      </w:r>
    </w:p>
    <w:p w14:paraId="3BB79218" w14:textId="77777777" w:rsidR="00437CD4" w:rsidRPr="00611838" w:rsidRDefault="00437CD4" w:rsidP="00A01FDE">
      <w:pPr>
        <w:pStyle w:val="B1"/>
      </w:pPr>
      <w:r w:rsidRPr="00611838">
        <w:t>5.</w:t>
      </w:r>
      <w:r w:rsidRPr="00611838">
        <w:tab/>
        <w:t>The AMF forwards the response of the UE to the PCF using Namf_Communication_N1MessageNotify.</w:t>
      </w:r>
    </w:p>
    <w:p w14:paraId="3207BE06" w14:textId="0C6C7944" w:rsidR="00A6371C" w:rsidRPr="00611838" w:rsidRDefault="00437CD4" w:rsidP="00A01FDE">
      <w:pPr>
        <w:pStyle w:val="B1"/>
      </w:pPr>
      <w:r w:rsidRPr="00611838">
        <w:tab/>
        <w:t xml:space="preserve">The PCF maintains the latest list of PSIs delivered to the UE and updates the latest list of PSIs in the UDR by invoking </w:t>
      </w:r>
      <w:proofErr w:type="spellStart"/>
      <w:r w:rsidRPr="00611838">
        <w:t>Nudr_DM_Update</w:t>
      </w:r>
      <w:proofErr w:type="spellEnd"/>
      <w:r w:rsidRPr="00611838">
        <w:t xml:space="preserve"> (SUPI, Policy Data, Policy Set Entry, updated PSI data) service operation.</w:t>
      </w:r>
    </w:p>
    <w:p w14:paraId="5BA4315F" w14:textId="68F7B8CA" w:rsidR="00437CD4" w:rsidRPr="00611838" w:rsidRDefault="00437CD4" w:rsidP="00437CD4">
      <w:pPr>
        <w:pStyle w:val="Heading4"/>
        <w:rPr>
          <w:lang w:val="en-IN"/>
        </w:rPr>
      </w:pPr>
      <w:r w:rsidRPr="00611838">
        <w:t xml:space="preserve">6.X.3.3 </w:t>
      </w:r>
      <w:r w:rsidRPr="00611838">
        <w:rPr>
          <w:lang w:val="en-IN"/>
        </w:rPr>
        <w:t>No-transmission zone parameters &amp; UE behaviour</w:t>
      </w:r>
    </w:p>
    <w:p w14:paraId="6CD30544" w14:textId="17E98373" w:rsidR="00437CD4" w:rsidRPr="00611838" w:rsidRDefault="00437CD4" w:rsidP="00437CD4">
      <w:r w:rsidRPr="00611838">
        <w:t>The NTZ policy information will be based on the coordinates and the indication flag whether NTZ is applicable and also the list of allowed frequency bands.</w:t>
      </w:r>
      <w:r w:rsidR="00D2651E">
        <w:t xml:space="preserve"> Below tables are described as an example. More details on the data structure needs to be defined by stage3.</w:t>
      </w:r>
    </w:p>
    <w:p w14:paraId="767E0353" w14:textId="0A6D7569" w:rsidR="00437CD4" w:rsidRPr="00E54F8B" w:rsidRDefault="00437CD4" w:rsidP="00437CD4">
      <w:pPr>
        <w:pStyle w:val="Caption"/>
        <w:keepNext/>
        <w:jc w:val="center"/>
        <w:rPr>
          <w:b/>
          <w:bCs/>
          <w:color w:val="auto"/>
        </w:rPr>
      </w:pPr>
      <w:r w:rsidRPr="00E54F8B">
        <w:rPr>
          <w:b/>
          <w:bCs/>
          <w:color w:val="auto"/>
        </w:rPr>
        <w:t xml:space="preserve">Table </w:t>
      </w:r>
      <w:r w:rsidR="00611838" w:rsidRPr="00E54F8B">
        <w:rPr>
          <w:b/>
          <w:bCs/>
          <w:color w:val="auto"/>
        </w:rPr>
        <w:t>6.X.3.3-1</w:t>
      </w:r>
      <w:r w:rsidRPr="00E54F8B">
        <w:rPr>
          <w:b/>
          <w:bCs/>
          <w:color w:val="auto"/>
        </w:rPr>
        <w:t xml:space="preserve"> NTZ Parameters provided by USS/TPAE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11838" w:rsidRPr="00611838" w14:paraId="25922CA3" w14:textId="77777777" w:rsidTr="00BD574C">
        <w:tc>
          <w:tcPr>
            <w:tcW w:w="2977" w:type="dxa"/>
          </w:tcPr>
          <w:p w14:paraId="5B5290A5" w14:textId="77777777" w:rsidR="00437CD4" w:rsidRPr="00611838" w:rsidRDefault="00437CD4" w:rsidP="00BD574C">
            <w:pPr>
              <w:pStyle w:val="TAH"/>
              <w:rPr>
                <w:rFonts w:eastAsia="Malgun Gothic"/>
              </w:rPr>
            </w:pPr>
            <w:r w:rsidRPr="00611838">
              <w:rPr>
                <w:rFonts w:eastAsia="Malgun Gothic"/>
              </w:rPr>
              <w:t>NTZ parameters</w:t>
            </w:r>
          </w:p>
        </w:tc>
        <w:tc>
          <w:tcPr>
            <w:tcW w:w="4678" w:type="dxa"/>
          </w:tcPr>
          <w:p w14:paraId="0983EFC6" w14:textId="77777777" w:rsidR="00437CD4" w:rsidRPr="00611838" w:rsidRDefault="00437CD4" w:rsidP="00BD574C">
            <w:pPr>
              <w:pStyle w:val="TAH"/>
              <w:rPr>
                <w:rFonts w:eastAsia="Malgun Gothic"/>
              </w:rPr>
            </w:pPr>
            <w:r w:rsidRPr="00611838">
              <w:rPr>
                <w:rFonts w:eastAsia="Malgun Gothic"/>
              </w:rPr>
              <w:t>Description</w:t>
            </w:r>
          </w:p>
        </w:tc>
      </w:tr>
      <w:tr w:rsidR="00611838" w:rsidRPr="00611838" w14:paraId="372D5805" w14:textId="77777777" w:rsidTr="00611838">
        <w:tc>
          <w:tcPr>
            <w:tcW w:w="2977" w:type="dxa"/>
            <w:shd w:val="clear" w:color="auto" w:fill="auto"/>
          </w:tcPr>
          <w:p w14:paraId="73C73B69" w14:textId="77777777" w:rsidR="00437CD4" w:rsidRPr="00611838" w:rsidRDefault="00437CD4" w:rsidP="00BD574C">
            <w:pPr>
              <w:pStyle w:val="TAL"/>
              <w:rPr>
                <w:rFonts w:eastAsia="Malgun Gothic"/>
              </w:rPr>
            </w:pPr>
            <w:r w:rsidRPr="00611838">
              <w:t>Geographical area</w:t>
            </w:r>
          </w:p>
        </w:tc>
        <w:tc>
          <w:tcPr>
            <w:tcW w:w="4678" w:type="dxa"/>
          </w:tcPr>
          <w:p w14:paraId="17CDEE62" w14:textId="77777777" w:rsidR="00437CD4" w:rsidRDefault="00437CD4" w:rsidP="00BD574C">
            <w:pPr>
              <w:pStyle w:val="TAL"/>
            </w:pPr>
            <w:r w:rsidRPr="00611838">
              <w:rPr>
                <w:rFonts w:eastAsia="Malgun Gothic"/>
              </w:rPr>
              <w:t xml:space="preserve">Identifies the </w:t>
            </w:r>
            <w:proofErr w:type="spellStart"/>
            <w:r w:rsidRPr="00611838">
              <w:t>the</w:t>
            </w:r>
            <w:proofErr w:type="spellEnd"/>
            <w:r w:rsidRPr="00611838">
              <w:t xml:space="preserve"> geographical area indicated by the geographical area field when not served by RAN (E-UTRA or NR)</w:t>
            </w:r>
          </w:p>
          <w:p w14:paraId="3D3F0EF3" w14:textId="573ED37F" w:rsidR="00EF243A" w:rsidRPr="00611838" w:rsidRDefault="00EF243A" w:rsidP="00BD574C">
            <w:pPr>
              <w:pStyle w:val="TAL"/>
              <w:rPr>
                <w:rFonts w:eastAsia="Malgun Gothic"/>
              </w:rPr>
            </w:pPr>
            <w:r>
              <w:rPr>
                <w:rFonts w:eastAsia="Malgun Gothic"/>
              </w:rPr>
              <w:t>(similar data types can be applied for height dependent NTZ when served by RAN)</w:t>
            </w:r>
          </w:p>
        </w:tc>
      </w:tr>
      <w:tr w:rsidR="00611838" w:rsidRPr="00611838" w14:paraId="2AD8A883" w14:textId="77777777" w:rsidTr="00611838">
        <w:tc>
          <w:tcPr>
            <w:tcW w:w="2977" w:type="dxa"/>
            <w:shd w:val="clear" w:color="auto" w:fill="auto"/>
          </w:tcPr>
          <w:p w14:paraId="61968631" w14:textId="77777777" w:rsidR="00437CD4" w:rsidRPr="00611838" w:rsidRDefault="00437CD4" w:rsidP="00BD574C">
            <w:pPr>
              <w:pStyle w:val="TAL"/>
              <w:rPr>
                <w:rFonts w:eastAsia="Malgun Gothic"/>
              </w:rPr>
            </w:pPr>
            <w:r w:rsidRPr="00611838">
              <w:rPr>
                <w:rFonts w:eastAsia="Malgun Gothic"/>
              </w:rPr>
              <w:t>Radio Parameters</w:t>
            </w:r>
          </w:p>
        </w:tc>
        <w:tc>
          <w:tcPr>
            <w:tcW w:w="4678" w:type="dxa"/>
          </w:tcPr>
          <w:p w14:paraId="66A6DF7D" w14:textId="77777777" w:rsidR="00437CD4" w:rsidRPr="00611838" w:rsidRDefault="00437CD4" w:rsidP="00BD574C">
            <w:pPr>
              <w:pStyle w:val="TAL"/>
              <w:rPr>
                <w:rFonts w:eastAsia="Malgun Gothic"/>
              </w:rPr>
            </w:pPr>
            <w:r w:rsidRPr="00611838">
              <w:rPr>
                <w:rFonts w:eastAsia="Malgun Gothic"/>
              </w:rPr>
              <w:t>Radio parameters such which bands are allowed and whether transmission is restricted for UE in certain geography</w:t>
            </w:r>
          </w:p>
        </w:tc>
      </w:tr>
    </w:tbl>
    <w:p w14:paraId="54C564DB" w14:textId="77777777" w:rsidR="00437CD4" w:rsidRPr="00611838" w:rsidRDefault="00437CD4" w:rsidP="00437CD4">
      <w:pPr>
        <w:rPr>
          <w:lang w:val="en-IN"/>
        </w:rPr>
      </w:pPr>
    </w:p>
    <w:p w14:paraId="33BB1966" w14:textId="67C21C23" w:rsidR="00437CD4" w:rsidRPr="00E54F8B" w:rsidRDefault="00437CD4" w:rsidP="00437CD4">
      <w:pPr>
        <w:pStyle w:val="Caption"/>
        <w:keepNext/>
        <w:jc w:val="center"/>
        <w:rPr>
          <w:b/>
          <w:bCs/>
          <w:color w:val="auto"/>
        </w:rPr>
      </w:pPr>
      <w:r w:rsidRPr="00E54F8B">
        <w:rPr>
          <w:b/>
          <w:bCs/>
          <w:color w:val="auto"/>
        </w:rPr>
        <w:t xml:space="preserve">Table </w:t>
      </w:r>
      <w:r w:rsidR="00611838" w:rsidRPr="00E54F8B">
        <w:rPr>
          <w:b/>
          <w:bCs/>
          <w:color w:val="auto"/>
        </w:rPr>
        <w:t>6.X.3.3-2</w:t>
      </w:r>
      <w:r w:rsidRPr="00E54F8B">
        <w:rPr>
          <w:b/>
          <w:bCs/>
          <w:color w:val="auto"/>
        </w:rPr>
        <w:t xml:space="preserve"> Geographical area contents</w:t>
      </w:r>
    </w:p>
    <w:tbl>
      <w:tblPr>
        <w:tblW w:w="0" w:type="auto"/>
        <w:jc w:val="center"/>
        <w:tblLayout w:type="fixed"/>
        <w:tblCellMar>
          <w:left w:w="28" w:type="dxa"/>
          <w:right w:w="56" w:type="dxa"/>
        </w:tblCellMar>
        <w:tblLook w:val="04A0" w:firstRow="1" w:lastRow="0" w:firstColumn="1" w:lastColumn="0" w:noHBand="0" w:noVBand="1"/>
      </w:tblPr>
      <w:tblGrid>
        <w:gridCol w:w="5671"/>
      </w:tblGrid>
      <w:tr w:rsidR="00611838" w:rsidRPr="00611838" w14:paraId="31DE9EF4" w14:textId="77777777" w:rsidTr="00BD574C">
        <w:trPr>
          <w:jc w:val="center"/>
        </w:trPr>
        <w:tc>
          <w:tcPr>
            <w:tcW w:w="5671" w:type="dxa"/>
            <w:tcBorders>
              <w:top w:val="single" w:sz="6" w:space="0" w:color="auto"/>
              <w:left w:val="single" w:sz="6" w:space="0" w:color="auto"/>
              <w:bottom w:val="single" w:sz="6" w:space="0" w:color="auto"/>
              <w:right w:val="single" w:sz="6" w:space="0" w:color="auto"/>
            </w:tcBorders>
          </w:tcPr>
          <w:p w14:paraId="2BCA30DA" w14:textId="77777777" w:rsidR="00437CD4" w:rsidRPr="00611838" w:rsidRDefault="00437CD4" w:rsidP="00BD574C">
            <w:pPr>
              <w:pStyle w:val="TAC"/>
              <w:rPr>
                <w:noProof/>
              </w:rPr>
            </w:pPr>
          </w:p>
          <w:p w14:paraId="06C0EA06" w14:textId="77777777" w:rsidR="00437CD4" w:rsidRPr="00611838" w:rsidRDefault="00437CD4" w:rsidP="00BD574C">
            <w:pPr>
              <w:pStyle w:val="TAC"/>
            </w:pPr>
            <w:r w:rsidRPr="00D17371">
              <w:rPr>
                <w:noProof/>
              </w:rPr>
              <w:t>geographical area contents</w:t>
            </w:r>
          </w:p>
        </w:tc>
      </w:tr>
      <w:tr w:rsidR="00611838" w:rsidRPr="00611838" w14:paraId="75B74ECD"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84C803" w14:textId="77777777" w:rsidR="00437CD4" w:rsidRPr="00611838" w:rsidRDefault="00437CD4" w:rsidP="00BD574C">
            <w:pPr>
              <w:pStyle w:val="TAC"/>
            </w:pPr>
          </w:p>
          <w:p w14:paraId="34F9FEF8" w14:textId="47CC0EDF" w:rsidR="00437CD4" w:rsidRPr="00611838" w:rsidRDefault="00437CD4" w:rsidP="00BD574C">
            <w:pPr>
              <w:pStyle w:val="TAC"/>
            </w:pPr>
            <w:r w:rsidRPr="00611838">
              <w:t>Coordinate</w:t>
            </w:r>
            <w:r w:rsidRPr="00611838">
              <w:rPr>
                <w:noProof/>
              </w:rPr>
              <w:t xml:space="preserve"> 1 (longitude</w:t>
            </w:r>
            <w:r w:rsidR="00EF243A">
              <w:rPr>
                <w:noProof/>
              </w:rPr>
              <w:t xml:space="preserve">, </w:t>
            </w:r>
            <w:r w:rsidRPr="00611838">
              <w:rPr>
                <w:noProof/>
              </w:rPr>
              <w:t>lattitude</w:t>
            </w:r>
            <w:r w:rsidR="00EF243A">
              <w:rPr>
                <w:noProof/>
              </w:rPr>
              <w:t xml:space="preserve"> &amp; height</w:t>
            </w:r>
            <w:r w:rsidRPr="00611838">
              <w:rPr>
                <w:noProof/>
              </w:rPr>
              <w:t>)</w:t>
            </w:r>
          </w:p>
        </w:tc>
      </w:tr>
      <w:tr w:rsidR="00611838" w:rsidRPr="00611838" w14:paraId="4EE4A251"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56FF18" w14:textId="77777777" w:rsidR="00437CD4" w:rsidRPr="00611838" w:rsidRDefault="00437CD4" w:rsidP="00BD574C">
            <w:pPr>
              <w:pStyle w:val="TAC"/>
            </w:pPr>
          </w:p>
          <w:p w14:paraId="6884EF7E" w14:textId="4FFC451B" w:rsidR="00437CD4" w:rsidRPr="00611838" w:rsidRDefault="00437CD4" w:rsidP="00BD574C">
            <w:pPr>
              <w:pStyle w:val="TAC"/>
            </w:pPr>
            <w:r w:rsidRPr="00611838">
              <w:t>Coordinate</w:t>
            </w:r>
            <w:r w:rsidRPr="00611838">
              <w:rPr>
                <w:noProof/>
              </w:rPr>
              <w:t xml:space="preserve"> 2 (longitude</w:t>
            </w:r>
            <w:r w:rsidR="00EF243A">
              <w:rPr>
                <w:noProof/>
              </w:rPr>
              <w:t xml:space="preserve">, </w:t>
            </w:r>
            <w:r w:rsidRPr="00611838">
              <w:rPr>
                <w:noProof/>
              </w:rPr>
              <w:t>lattitude</w:t>
            </w:r>
            <w:r w:rsidR="00EF243A">
              <w:rPr>
                <w:noProof/>
              </w:rPr>
              <w:t xml:space="preserve"> &amp; height</w:t>
            </w:r>
            <w:r w:rsidRPr="00611838">
              <w:rPr>
                <w:noProof/>
              </w:rPr>
              <w:t>)</w:t>
            </w:r>
          </w:p>
        </w:tc>
      </w:tr>
      <w:tr w:rsidR="00611838" w:rsidRPr="00611838" w14:paraId="3ADC11FF"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33ECB2" w14:textId="77777777" w:rsidR="00437CD4" w:rsidRPr="00611838" w:rsidRDefault="00437CD4" w:rsidP="00BD574C">
            <w:pPr>
              <w:pStyle w:val="TAC"/>
            </w:pPr>
          </w:p>
          <w:p w14:paraId="470C3863" w14:textId="77777777" w:rsidR="00437CD4" w:rsidRPr="00611838" w:rsidRDefault="00437CD4" w:rsidP="00BD574C">
            <w:pPr>
              <w:pStyle w:val="TAC"/>
            </w:pPr>
            <w:r w:rsidRPr="00611838">
              <w:t>...</w:t>
            </w:r>
          </w:p>
        </w:tc>
      </w:tr>
      <w:tr w:rsidR="00437CD4" w:rsidRPr="00611838" w14:paraId="39E6EE33"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7AB29EC" w14:textId="77777777" w:rsidR="00437CD4" w:rsidRPr="00611838" w:rsidRDefault="00437CD4" w:rsidP="00BD574C">
            <w:pPr>
              <w:pStyle w:val="TAC"/>
            </w:pPr>
          </w:p>
          <w:p w14:paraId="6C7404BE" w14:textId="6521B233" w:rsidR="00437CD4" w:rsidRPr="00611838" w:rsidRDefault="00437CD4" w:rsidP="00BD574C">
            <w:pPr>
              <w:pStyle w:val="TAC"/>
            </w:pPr>
            <w:r w:rsidRPr="00611838">
              <w:t>Coordinate</w:t>
            </w:r>
            <w:r w:rsidRPr="00611838">
              <w:rPr>
                <w:noProof/>
              </w:rPr>
              <w:t xml:space="preserve"> n (longitude</w:t>
            </w:r>
            <w:r w:rsidR="00EF243A">
              <w:rPr>
                <w:noProof/>
              </w:rPr>
              <w:t xml:space="preserve">, </w:t>
            </w:r>
            <w:r w:rsidRPr="00611838">
              <w:rPr>
                <w:noProof/>
              </w:rPr>
              <w:t>lattitude</w:t>
            </w:r>
            <w:r w:rsidR="00EF243A">
              <w:rPr>
                <w:noProof/>
              </w:rPr>
              <w:t xml:space="preserve"> &amp; height</w:t>
            </w:r>
            <w:r w:rsidRPr="00611838">
              <w:rPr>
                <w:noProof/>
              </w:rPr>
              <w:t>)</w:t>
            </w:r>
          </w:p>
        </w:tc>
      </w:tr>
    </w:tbl>
    <w:p w14:paraId="6B4CFA0F" w14:textId="77777777" w:rsidR="00437CD4" w:rsidRPr="00611838" w:rsidRDefault="00437CD4" w:rsidP="00437CD4">
      <w:pPr>
        <w:rPr>
          <w:lang w:val="en-IN"/>
        </w:rPr>
      </w:pPr>
    </w:p>
    <w:p w14:paraId="032201FF" w14:textId="47549058" w:rsidR="00437CD4" w:rsidRPr="00E54F8B" w:rsidRDefault="00437CD4" w:rsidP="00437CD4">
      <w:pPr>
        <w:pStyle w:val="Caption"/>
        <w:keepNext/>
        <w:jc w:val="center"/>
        <w:rPr>
          <w:b/>
          <w:bCs/>
          <w:color w:val="auto"/>
        </w:rPr>
      </w:pPr>
      <w:r w:rsidRPr="00E54F8B">
        <w:rPr>
          <w:b/>
          <w:bCs/>
          <w:color w:val="auto"/>
        </w:rPr>
        <w:lastRenderedPageBreak/>
        <w:t xml:space="preserve">Table </w:t>
      </w:r>
      <w:r w:rsidR="00611838" w:rsidRPr="00E54F8B">
        <w:rPr>
          <w:b/>
          <w:bCs/>
          <w:color w:val="auto"/>
        </w:rPr>
        <w:t>6.X.3.3-3</w:t>
      </w:r>
      <w:r w:rsidRPr="00E54F8B">
        <w:rPr>
          <w:b/>
          <w:bCs/>
          <w:color w:val="auto"/>
        </w:rPr>
        <w:t xml:space="preserve"> Radio Parameters contents</w:t>
      </w:r>
    </w:p>
    <w:tbl>
      <w:tblPr>
        <w:tblW w:w="0" w:type="auto"/>
        <w:jc w:val="center"/>
        <w:tblLayout w:type="fixed"/>
        <w:tblCellMar>
          <w:left w:w="28" w:type="dxa"/>
          <w:right w:w="56" w:type="dxa"/>
        </w:tblCellMar>
        <w:tblLook w:val="04A0" w:firstRow="1" w:lastRow="0" w:firstColumn="1" w:lastColumn="0" w:noHBand="0" w:noVBand="1"/>
      </w:tblPr>
      <w:tblGrid>
        <w:gridCol w:w="5671"/>
      </w:tblGrid>
      <w:tr w:rsidR="00611838" w:rsidRPr="00611838" w14:paraId="0F867C45" w14:textId="77777777" w:rsidTr="00611838">
        <w:trPr>
          <w:jc w:val="center"/>
        </w:trPr>
        <w:tc>
          <w:tcPr>
            <w:tcW w:w="5671" w:type="dxa"/>
            <w:tcBorders>
              <w:top w:val="single" w:sz="6" w:space="0" w:color="auto"/>
              <w:left w:val="single" w:sz="6" w:space="0" w:color="auto"/>
              <w:bottom w:val="single" w:sz="6" w:space="0" w:color="auto"/>
              <w:right w:val="single" w:sz="6" w:space="0" w:color="auto"/>
            </w:tcBorders>
            <w:shd w:val="clear" w:color="auto" w:fill="auto"/>
          </w:tcPr>
          <w:p w14:paraId="4AB34085" w14:textId="77777777" w:rsidR="00437CD4" w:rsidRPr="00611838" w:rsidRDefault="00437CD4" w:rsidP="00BD574C">
            <w:pPr>
              <w:pStyle w:val="TAC"/>
              <w:rPr>
                <w:noProof/>
              </w:rPr>
            </w:pPr>
          </w:p>
          <w:p w14:paraId="59BF0097" w14:textId="77777777" w:rsidR="00437CD4" w:rsidRPr="00611838" w:rsidRDefault="00437CD4" w:rsidP="00BD574C">
            <w:pPr>
              <w:pStyle w:val="TAC"/>
            </w:pPr>
            <w:r w:rsidRPr="00611838">
              <w:rPr>
                <w:noProof/>
              </w:rPr>
              <w:t>Radio</w:t>
            </w:r>
            <w:r w:rsidRPr="00611838">
              <w:t xml:space="preserve"> parameters </w:t>
            </w:r>
            <w:r w:rsidRPr="00611838">
              <w:rPr>
                <w:noProof/>
              </w:rPr>
              <w:t>contents</w:t>
            </w:r>
          </w:p>
        </w:tc>
      </w:tr>
      <w:tr w:rsidR="00611838" w:rsidRPr="00611838" w14:paraId="5F94FC55"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55A2D9F" w14:textId="77777777" w:rsidR="00437CD4" w:rsidRPr="00611838" w:rsidRDefault="00437CD4" w:rsidP="00BD574C">
            <w:pPr>
              <w:pStyle w:val="TAC"/>
            </w:pPr>
            <w:r w:rsidRPr="00611838">
              <w:t>NTZ applicable/not applicable</w:t>
            </w:r>
          </w:p>
        </w:tc>
      </w:tr>
      <w:tr w:rsidR="00437CD4" w:rsidRPr="00611838" w14:paraId="52EDC2C4" w14:textId="77777777" w:rsidTr="00BD57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1A14555" w14:textId="77777777" w:rsidR="00437CD4" w:rsidRPr="00611838" w:rsidRDefault="00437CD4" w:rsidP="00BD574C">
            <w:pPr>
              <w:pStyle w:val="TAC"/>
            </w:pPr>
            <w:r w:rsidRPr="00611838">
              <w:t>List of Transmission bands allowed/not allowed</w:t>
            </w:r>
          </w:p>
        </w:tc>
      </w:tr>
    </w:tbl>
    <w:p w14:paraId="0655C0D5" w14:textId="77777777" w:rsidR="00437CD4" w:rsidRPr="00611838" w:rsidRDefault="00437CD4" w:rsidP="00437CD4">
      <w:pPr>
        <w:rPr>
          <w:lang w:val="en-IN"/>
        </w:rPr>
      </w:pPr>
    </w:p>
    <w:p w14:paraId="22D366E0" w14:textId="77777777" w:rsidR="00437CD4" w:rsidRPr="00611838" w:rsidRDefault="00437CD4" w:rsidP="00611838">
      <w:r w:rsidRPr="00611838">
        <w:t>The UE upon receiving UE Policy (A2X policy) with NTZ information shall have following behaviour:</w:t>
      </w:r>
    </w:p>
    <w:p w14:paraId="2E80A2BB" w14:textId="1365A5D3" w:rsidR="00BB4405" w:rsidRPr="00611838" w:rsidRDefault="00437CD4" w:rsidP="00D5738D">
      <w:pPr>
        <w:pStyle w:val="B1"/>
        <w:numPr>
          <w:ilvl w:val="0"/>
          <w:numId w:val="36"/>
        </w:numPr>
      </w:pPr>
      <w:r w:rsidRPr="00611838">
        <w:t>UE shall not do cell search or any radio transmission in no-transmission zone.</w:t>
      </w:r>
    </w:p>
    <w:p w14:paraId="070A21A4" w14:textId="77777777" w:rsidR="00D5738D" w:rsidRPr="00611838" w:rsidRDefault="00437CD4" w:rsidP="00D5738D">
      <w:pPr>
        <w:pStyle w:val="B1"/>
        <w:numPr>
          <w:ilvl w:val="0"/>
          <w:numId w:val="36"/>
        </w:numPr>
      </w:pPr>
      <w:r w:rsidRPr="00611838">
        <w:t xml:space="preserve">UE shall not use the restricted bands in band restricted geography. </w:t>
      </w:r>
    </w:p>
    <w:p w14:paraId="09CFD9B2" w14:textId="0892A8FB" w:rsidR="00437CD4" w:rsidRPr="00611838" w:rsidRDefault="00437CD4" w:rsidP="00D5738D">
      <w:pPr>
        <w:pStyle w:val="B1"/>
        <w:numPr>
          <w:ilvl w:val="0"/>
          <w:numId w:val="36"/>
        </w:numPr>
      </w:pPr>
      <w:r w:rsidRPr="00611838">
        <w:t xml:space="preserve">UE </w:t>
      </w:r>
      <w:r w:rsidR="00611838">
        <w:t>may</w:t>
      </w:r>
      <w:r w:rsidRPr="00611838">
        <w:t xml:space="preserve"> ignore RFSP configuration, when NTZ band restrictions information is configured.</w:t>
      </w:r>
    </w:p>
    <w:p w14:paraId="0D613319" w14:textId="7941D99C" w:rsidR="004C0F06" w:rsidRPr="00611838" w:rsidRDefault="004C0F06" w:rsidP="004C0F06">
      <w:pPr>
        <w:keepNext/>
        <w:keepLines/>
        <w:spacing w:before="120"/>
        <w:ind w:left="1134" w:hanging="1134"/>
        <w:outlineLvl w:val="2"/>
        <w:rPr>
          <w:rFonts w:ascii="Arial" w:eastAsia="DengXian" w:hAnsi="Arial"/>
          <w:sz w:val="28"/>
          <w:lang w:eastAsia="zh-CN"/>
        </w:rPr>
      </w:pPr>
      <w:r w:rsidRPr="00611838">
        <w:rPr>
          <w:rFonts w:ascii="Arial" w:eastAsia="DengXian" w:hAnsi="Arial"/>
          <w:sz w:val="28"/>
          <w:lang w:eastAsia="zh-CN"/>
        </w:rPr>
        <w:t>6.</w:t>
      </w:r>
      <w:r w:rsidR="008B739E" w:rsidRPr="00611838">
        <w:rPr>
          <w:rFonts w:ascii="Arial" w:eastAsia="DengXian" w:hAnsi="Arial"/>
          <w:sz w:val="28"/>
          <w:lang w:eastAsia="zh-CN"/>
        </w:rPr>
        <w:t>X</w:t>
      </w:r>
      <w:r w:rsidRPr="00611838">
        <w:rPr>
          <w:rFonts w:ascii="Arial" w:eastAsia="DengXian" w:hAnsi="Arial"/>
          <w:sz w:val="28"/>
          <w:lang w:eastAsia="zh-CN"/>
        </w:rPr>
        <w:t>.4</w:t>
      </w:r>
      <w:r w:rsidRPr="00611838">
        <w:rPr>
          <w:rFonts w:ascii="Arial" w:eastAsia="DengXian" w:hAnsi="Arial"/>
          <w:sz w:val="28"/>
          <w:lang w:eastAsia="zh-CN"/>
        </w:rPr>
        <w:tab/>
      </w:r>
      <w:r w:rsidRPr="00611838">
        <w:rPr>
          <w:rFonts w:ascii="Arial" w:eastAsia="DengXian" w:hAnsi="Arial"/>
          <w:sz w:val="28"/>
        </w:rPr>
        <w:t>Impacts on services, entities and interfaces</w:t>
      </w:r>
    </w:p>
    <w:p w14:paraId="28E402F5" w14:textId="526F450A" w:rsidR="00A6371C" w:rsidRPr="00242B24" w:rsidRDefault="00E0552A" w:rsidP="00611838">
      <w:pPr>
        <w:rPr>
          <w:rStyle w:val="normaltextrun"/>
        </w:rPr>
      </w:pPr>
      <w:r w:rsidRPr="00242B24">
        <w:rPr>
          <w:rStyle w:val="normaltextrun"/>
        </w:rPr>
        <w:t>UE</w:t>
      </w:r>
    </w:p>
    <w:p w14:paraId="4FA12287" w14:textId="48B49263" w:rsidR="00E0552A" w:rsidRPr="00242B24" w:rsidRDefault="00CF382F" w:rsidP="00611838">
      <w:pPr>
        <w:pStyle w:val="ListParagraph"/>
        <w:numPr>
          <w:ilvl w:val="0"/>
          <w:numId w:val="37"/>
        </w:numPr>
        <w:rPr>
          <w:rStyle w:val="normaltextrun"/>
          <w:sz w:val="20"/>
          <w:szCs w:val="20"/>
        </w:rPr>
      </w:pPr>
      <w:r w:rsidRPr="00242B24">
        <w:rPr>
          <w:rStyle w:val="normaltextrun"/>
          <w:sz w:val="20"/>
          <w:szCs w:val="20"/>
        </w:rPr>
        <w:t>Complying to new NTZ information</w:t>
      </w:r>
      <w:r w:rsidR="00611838" w:rsidRPr="00242B24">
        <w:rPr>
          <w:rStyle w:val="normaltextrun"/>
          <w:sz w:val="20"/>
          <w:szCs w:val="20"/>
        </w:rPr>
        <w:t xml:space="preserve"> based on policy information</w:t>
      </w:r>
      <w:r w:rsidRPr="00242B24">
        <w:rPr>
          <w:rStyle w:val="normaltextrun"/>
          <w:sz w:val="20"/>
          <w:szCs w:val="20"/>
        </w:rPr>
        <w:t>.</w:t>
      </w:r>
    </w:p>
    <w:p w14:paraId="3C0C6851" w14:textId="1EB0A96F" w:rsidR="00E0552A" w:rsidRPr="00242B24" w:rsidRDefault="00437CD4" w:rsidP="00611838">
      <w:pPr>
        <w:rPr>
          <w:rStyle w:val="normaltextrun"/>
        </w:rPr>
      </w:pPr>
      <w:r w:rsidRPr="00242B24">
        <w:rPr>
          <w:rStyle w:val="normaltextrun"/>
        </w:rPr>
        <w:t>NEF</w:t>
      </w:r>
    </w:p>
    <w:p w14:paraId="078F1252" w14:textId="6072E61D" w:rsidR="00E0552A" w:rsidRPr="00242B24" w:rsidRDefault="00CF382F" w:rsidP="00611838">
      <w:pPr>
        <w:pStyle w:val="ListParagraph"/>
        <w:numPr>
          <w:ilvl w:val="0"/>
          <w:numId w:val="37"/>
        </w:numPr>
        <w:rPr>
          <w:rStyle w:val="normaltextrun"/>
          <w:sz w:val="20"/>
          <w:szCs w:val="20"/>
        </w:rPr>
      </w:pPr>
      <w:r w:rsidRPr="00242B24">
        <w:rPr>
          <w:rStyle w:val="normaltextrun"/>
          <w:sz w:val="20"/>
          <w:szCs w:val="20"/>
        </w:rPr>
        <w:t>Supporting new API</w:t>
      </w:r>
      <w:r w:rsidR="00611838" w:rsidRPr="00242B24">
        <w:rPr>
          <w:rStyle w:val="normaltextrun"/>
          <w:sz w:val="20"/>
          <w:szCs w:val="20"/>
        </w:rPr>
        <w:t>/</w:t>
      </w:r>
      <w:r w:rsidRPr="00242B24">
        <w:rPr>
          <w:rStyle w:val="normaltextrun"/>
          <w:sz w:val="20"/>
          <w:szCs w:val="20"/>
        </w:rPr>
        <w:t xml:space="preserve">new parameters to support NTZ </w:t>
      </w:r>
      <w:proofErr w:type="gramStart"/>
      <w:r w:rsidR="00A01FDE" w:rsidRPr="00242B24">
        <w:rPr>
          <w:rStyle w:val="normaltextrun"/>
          <w:sz w:val="20"/>
          <w:szCs w:val="20"/>
        </w:rPr>
        <w:t>provisioning</w:t>
      </w:r>
      <w:proofErr w:type="gramEnd"/>
    </w:p>
    <w:p w14:paraId="1D971FCB" w14:textId="329E87F7" w:rsidR="00E0552A" w:rsidRPr="00242B24" w:rsidRDefault="00437CD4" w:rsidP="00611838">
      <w:pPr>
        <w:rPr>
          <w:rStyle w:val="normaltextrun"/>
        </w:rPr>
      </w:pPr>
      <w:r w:rsidRPr="00242B24">
        <w:rPr>
          <w:rStyle w:val="normaltextrun"/>
        </w:rPr>
        <w:t>UDR</w:t>
      </w:r>
    </w:p>
    <w:p w14:paraId="32FEF256" w14:textId="47D15699" w:rsidR="00E0552A" w:rsidRPr="00242B24" w:rsidRDefault="00611838" w:rsidP="00611838">
      <w:pPr>
        <w:pStyle w:val="ListParagraph"/>
        <w:numPr>
          <w:ilvl w:val="0"/>
          <w:numId w:val="37"/>
        </w:numPr>
        <w:rPr>
          <w:rStyle w:val="normaltextrun"/>
          <w:sz w:val="20"/>
          <w:szCs w:val="20"/>
        </w:rPr>
      </w:pPr>
      <w:r w:rsidRPr="00242B24">
        <w:rPr>
          <w:rStyle w:val="normaltextrun"/>
          <w:sz w:val="20"/>
          <w:szCs w:val="20"/>
        </w:rPr>
        <w:t>S</w:t>
      </w:r>
      <w:r w:rsidR="00A01FDE" w:rsidRPr="00242B24">
        <w:rPr>
          <w:rStyle w:val="normaltextrun"/>
          <w:sz w:val="20"/>
          <w:szCs w:val="20"/>
        </w:rPr>
        <w:t xml:space="preserve">torage of </w:t>
      </w:r>
      <w:r w:rsidRPr="00242B24">
        <w:rPr>
          <w:rStyle w:val="normaltextrun"/>
          <w:sz w:val="20"/>
          <w:szCs w:val="20"/>
        </w:rPr>
        <w:t xml:space="preserve">new </w:t>
      </w:r>
      <w:r w:rsidR="00A01FDE" w:rsidRPr="00242B24">
        <w:rPr>
          <w:rStyle w:val="normaltextrun"/>
          <w:sz w:val="20"/>
          <w:szCs w:val="20"/>
        </w:rPr>
        <w:t>NTZ information.</w:t>
      </w:r>
    </w:p>
    <w:p w14:paraId="43428B54" w14:textId="77777777" w:rsidR="000836C4" w:rsidRPr="00611838" w:rsidRDefault="000836C4" w:rsidP="002875C2">
      <w:pPr>
        <w:pStyle w:val="EditorsNote"/>
        <w:rPr>
          <w:rStyle w:val="normaltextrun"/>
          <w:color w:val="auto"/>
          <w:shd w:val="clear" w:color="auto" w:fill="FFFFFF"/>
        </w:rPr>
      </w:pPr>
    </w:p>
    <w:p w14:paraId="7EC1B1D0" w14:textId="096CB783" w:rsidR="3B3D26B1" w:rsidRPr="00540228" w:rsidRDefault="5D9DA071" w:rsidP="00FA1F62">
      <w:pPr>
        <w:ind w:left="283" w:hanging="283"/>
        <w:jc w:val="center"/>
        <w:rPr>
          <w:rStyle w:val="normaltextrun"/>
          <w:color w:val="FF0000"/>
        </w:rPr>
      </w:pPr>
      <w:r w:rsidRPr="00540228">
        <w:rPr>
          <w:rFonts w:eastAsia="Times New Roman"/>
          <w:color w:val="FF0000"/>
          <w:sz w:val="40"/>
          <w:szCs w:val="40"/>
        </w:rPr>
        <w:t>*** END of changes ***</w:t>
      </w:r>
    </w:p>
    <w:sectPr w:rsidR="3B3D26B1" w:rsidRPr="00540228" w:rsidSect="00200F9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E04E" w14:textId="77777777" w:rsidR="00A940C5" w:rsidRDefault="00A940C5">
      <w:r>
        <w:separator/>
      </w:r>
    </w:p>
  </w:endnote>
  <w:endnote w:type="continuationSeparator" w:id="0">
    <w:p w14:paraId="4A349B55" w14:textId="77777777" w:rsidR="00A940C5" w:rsidRDefault="00A940C5">
      <w:r>
        <w:continuationSeparator/>
      </w:r>
    </w:p>
  </w:endnote>
  <w:endnote w:type="continuationNotice" w:id="1">
    <w:p w14:paraId="7CDC67E0" w14:textId="77777777" w:rsidR="00A940C5" w:rsidRDefault="00A9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1C21" w14:textId="77777777" w:rsidR="00A940C5" w:rsidRDefault="00A940C5">
      <w:r>
        <w:separator/>
      </w:r>
    </w:p>
  </w:footnote>
  <w:footnote w:type="continuationSeparator" w:id="0">
    <w:p w14:paraId="5F2E2516" w14:textId="77777777" w:rsidR="00A940C5" w:rsidRDefault="00A940C5">
      <w:r>
        <w:continuationSeparator/>
      </w:r>
    </w:p>
  </w:footnote>
  <w:footnote w:type="continuationNotice" w:id="1">
    <w:p w14:paraId="3DA9B454" w14:textId="77777777" w:rsidR="00A940C5" w:rsidRDefault="00A94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F2B11"/>
    <w:multiLevelType w:val="hybridMultilevel"/>
    <w:tmpl w:val="74E018EE"/>
    <w:lvl w:ilvl="0" w:tplc="574C5A2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93E3C7B"/>
    <w:multiLevelType w:val="hybridMultilevel"/>
    <w:tmpl w:val="1436BC68"/>
    <w:lvl w:ilvl="0" w:tplc="44DACB54">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013D7"/>
    <w:multiLevelType w:val="hybridMultilevel"/>
    <w:tmpl w:val="F334BBBA"/>
    <w:lvl w:ilvl="0" w:tplc="C52E220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3E126E59"/>
    <w:multiLevelType w:val="hybridMultilevel"/>
    <w:tmpl w:val="DDEC5CEE"/>
    <w:lvl w:ilvl="0" w:tplc="9BD6083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3E5618A1"/>
    <w:multiLevelType w:val="hybridMultilevel"/>
    <w:tmpl w:val="2CF6652A"/>
    <w:lvl w:ilvl="0" w:tplc="49826C4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8" w15:restartNumberingAfterBreak="0">
    <w:nsid w:val="45CF5928"/>
    <w:multiLevelType w:val="hybridMultilevel"/>
    <w:tmpl w:val="BDA888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24610A7"/>
    <w:multiLevelType w:val="hybridMultilevel"/>
    <w:tmpl w:val="F32EDE02"/>
    <w:lvl w:ilvl="0" w:tplc="40090001">
      <w:start w:val="1"/>
      <w:numFmt w:val="bullet"/>
      <w:lvlText w:val=""/>
      <w:lvlJc w:val="left"/>
      <w:pPr>
        <w:ind w:left="1659" w:hanging="360"/>
      </w:pPr>
      <w:rPr>
        <w:rFonts w:ascii="Symbol" w:hAnsi="Symbol" w:hint="default"/>
      </w:rPr>
    </w:lvl>
    <w:lvl w:ilvl="1" w:tplc="40090003" w:tentative="1">
      <w:start w:val="1"/>
      <w:numFmt w:val="bullet"/>
      <w:lvlText w:val="o"/>
      <w:lvlJc w:val="left"/>
      <w:pPr>
        <w:ind w:left="2379" w:hanging="360"/>
      </w:pPr>
      <w:rPr>
        <w:rFonts w:ascii="Courier New" w:hAnsi="Courier New" w:cs="Courier New" w:hint="default"/>
      </w:rPr>
    </w:lvl>
    <w:lvl w:ilvl="2" w:tplc="40090005" w:tentative="1">
      <w:start w:val="1"/>
      <w:numFmt w:val="bullet"/>
      <w:lvlText w:val=""/>
      <w:lvlJc w:val="left"/>
      <w:pPr>
        <w:ind w:left="3099" w:hanging="360"/>
      </w:pPr>
      <w:rPr>
        <w:rFonts w:ascii="Wingdings" w:hAnsi="Wingdings" w:hint="default"/>
      </w:rPr>
    </w:lvl>
    <w:lvl w:ilvl="3" w:tplc="40090001" w:tentative="1">
      <w:start w:val="1"/>
      <w:numFmt w:val="bullet"/>
      <w:lvlText w:val=""/>
      <w:lvlJc w:val="left"/>
      <w:pPr>
        <w:ind w:left="3819" w:hanging="360"/>
      </w:pPr>
      <w:rPr>
        <w:rFonts w:ascii="Symbol" w:hAnsi="Symbol" w:hint="default"/>
      </w:rPr>
    </w:lvl>
    <w:lvl w:ilvl="4" w:tplc="40090003" w:tentative="1">
      <w:start w:val="1"/>
      <w:numFmt w:val="bullet"/>
      <w:lvlText w:val="o"/>
      <w:lvlJc w:val="left"/>
      <w:pPr>
        <w:ind w:left="4539" w:hanging="360"/>
      </w:pPr>
      <w:rPr>
        <w:rFonts w:ascii="Courier New" w:hAnsi="Courier New" w:cs="Courier New" w:hint="default"/>
      </w:rPr>
    </w:lvl>
    <w:lvl w:ilvl="5" w:tplc="40090005" w:tentative="1">
      <w:start w:val="1"/>
      <w:numFmt w:val="bullet"/>
      <w:lvlText w:val=""/>
      <w:lvlJc w:val="left"/>
      <w:pPr>
        <w:ind w:left="5259" w:hanging="360"/>
      </w:pPr>
      <w:rPr>
        <w:rFonts w:ascii="Wingdings" w:hAnsi="Wingdings" w:hint="default"/>
      </w:rPr>
    </w:lvl>
    <w:lvl w:ilvl="6" w:tplc="40090001" w:tentative="1">
      <w:start w:val="1"/>
      <w:numFmt w:val="bullet"/>
      <w:lvlText w:val=""/>
      <w:lvlJc w:val="left"/>
      <w:pPr>
        <w:ind w:left="5979" w:hanging="360"/>
      </w:pPr>
      <w:rPr>
        <w:rFonts w:ascii="Symbol" w:hAnsi="Symbol" w:hint="default"/>
      </w:rPr>
    </w:lvl>
    <w:lvl w:ilvl="7" w:tplc="40090003" w:tentative="1">
      <w:start w:val="1"/>
      <w:numFmt w:val="bullet"/>
      <w:lvlText w:val="o"/>
      <w:lvlJc w:val="left"/>
      <w:pPr>
        <w:ind w:left="6699" w:hanging="360"/>
      </w:pPr>
      <w:rPr>
        <w:rFonts w:ascii="Courier New" w:hAnsi="Courier New" w:cs="Courier New" w:hint="default"/>
      </w:rPr>
    </w:lvl>
    <w:lvl w:ilvl="8" w:tplc="40090005" w:tentative="1">
      <w:start w:val="1"/>
      <w:numFmt w:val="bullet"/>
      <w:lvlText w:val=""/>
      <w:lvlJc w:val="left"/>
      <w:pPr>
        <w:ind w:left="7419" w:hanging="360"/>
      </w:pPr>
      <w:rPr>
        <w:rFonts w:ascii="Wingdings" w:hAnsi="Wingdings" w:hint="default"/>
      </w:rPr>
    </w:lvl>
  </w:abstractNum>
  <w:abstractNum w:abstractNumId="22"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8BF509D"/>
    <w:multiLevelType w:val="hybridMultilevel"/>
    <w:tmpl w:val="B4A6CAC8"/>
    <w:lvl w:ilvl="0" w:tplc="17F2193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440561"/>
    <w:multiLevelType w:val="hybridMultilevel"/>
    <w:tmpl w:val="0A12C372"/>
    <w:lvl w:ilvl="0" w:tplc="4FC21A0E">
      <w:start w:val="1"/>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0"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330C8C"/>
    <w:multiLevelType w:val="hybridMultilevel"/>
    <w:tmpl w:val="BDA888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6D3BA2"/>
    <w:multiLevelType w:val="hybridMultilevel"/>
    <w:tmpl w:val="8132BE66"/>
    <w:lvl w:ilvl="0" w:tplc="AF70033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7"/>
  </w:num>
  <w:num w:numId="5" w16cid:durableId="1601789818">
    <w:abstractNumId w:val="33"/>
  </w:num>
  <w:num w:numId="6" w16cid:durableId="1535342352">
    <w:abstractNumId w:val="15"/>
  </w:num>
  <w:num w:numId="7" w16cid:durableId="823156989">
    <w:abstractNumId w:val="31"/>
  </w:num>
  <w:num w:numId="8" w16cid:durableId="1069620188">
    <w:abstractNumId w:val="6"/>
  </w:num>
  <w:num w:numId="9" w16cid:durableId="1834102117">
    <w:abstractNumId w:val="19"/>
  </w:num>
  <w:num w:numId="10" w16cid:durableId="1467313140">
    <w:abstractNumId w:val="5"/>
  </w:num>
  <w:num w:numId="11" w16cid:durableId="1236431738">
    <w:abstractNumId w:val="10"/>
  </w:num>
  <w:num w:numId="12" w16cid:durableId="588075529">
    <w:abstractNumId w:val="20"/>
  </w:num>
  <w:num w:numId="13" w16cid:durableId="1871259268">
    <w:abstractNumId w:val="8"/>
  </w:num>
  <w:num w:numId="14" w16cid:durableId="341591939">
    <w:abstractNumId w:val="28"/>
  </w:num>
  <w:num w:numId="15" w16cid:durableId="658310243">
    <w:abstractNumId w:val="25"/>
  </w:num>
  <w:num w:numId="16" w16cid:durableId="786850789">
    <w:abstractNumId w:val="35"/>
  </w:num>
  <w:num w:numId="17" w16cid:durableId="548229044">
    <w:abstractNumId w:val="29"/>
  </w:num>
  <w:num w:numId="18" w16cid:durableId="191765541">
    <w:abstractNumId w:val="30"/>
  </w:num>
  <w:num w:numId="19" w16cid:durableId="933364601">
    <w:abstractNumId w:val="12"/>
  </w:num>
  <w:num w:numId="20" w16cid:durableId="809902424">
    <w:abstractNumId w:val="16"/>
  </w:num>
  <w:num w:numId="21" w16cid:durableId="1618485531">
    <w:abstractNumId w:val="17"/>
  </w:num>
  <w:num w:numId="22" w16cid:durableId="910386493">
    <w:abstractNumId w:val="4"/>
  </w:num>
  <w:num w:numId="23" w16cid:durableId="1485195055">
    <w:abstractNumId w:val="22"/>
  </w:num>
  <w:num w:numId="24" w16cid:durableId="849488604">
    <w:abstractNumId w:val="11"/>
  </w:num>
  <w:num w:numId="25" w16cid:durableId="1640646355">
    <w:abstractNumId w:val="24"/>
  </w:num>
  <w:num w:numId="26" w16cid:durableId="546987496">
    <w:abstractNumId w:val="9"/>
  </w:num>
  <w:num w:numId="27" w16cid:durableId="769200214">
    <w:abstractNumId w:val="18"/>
  </w:num>
  <w:num w:numId="28" w16cid:durableId="1303461602">
    <w:abstractNumId w:val="26"/>
  </w:num>
  <w:num w:numId="29" w16cid:durableId="1580366441">
    <w:abstractNumId w:val="13"/>
  </w:num>
  <w:num w:numId="30" w16cid:durableId="134764115">
    <w:abstractNumId w:val="32"/>
  </w:num>
  <w:num w:numId="31" w16cid:durableId="1243563663">
    <w:abstractNumId w:val="21"/>
  </w:num>
  <w:num w:numId="32" w16cid:durableId="1405686740">
    <w:abstractNumId w:val="7"/>
  </w:num>
  <w:num w:numId="33" w16cid:durableId="334921443">
    <w:abstractNumId w:val="23"/>
  </w:num>
  <w:num w:numId="34" w16cid:durableId="2030444259">
    <w:abstractNumId w:val="2"/>
  </w:num>
  <w:num w:numId="35" w16cid:durableId="1992588630">
    <w:abstractNumId w:val="3"/>
  </w:num>
  <w:num w:numId="36" w16cid:durableId="161547955">
    <w:abstractNumId w:val="14"/>
  </w:num>
  <w:num w:numId="37" w16cid:durableId="92106897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11BEC"/>
    <w:rsid w:val="00033397"/>
    <w:rsid w:val="00037A59"/>
    <w:rsid w:val="00040095"/>
    <w:rsid w:val="00044E05"/>
    <w:rsid w:val="000469D6"/>
    <w:rsid w:val="00051834"/>
    <w:rsid w:val="00054A22"/>
    <w:rsid w:val="0005565A"/>
    <w:rsid w:val="00057CE8"/>
    <w:rsid w:val="000615E4"/>
    <w:rsid w:val="00062023"/>
    <w:rsid w:val="00063198"/>
    <w:rsid w:val="000655A6"/>
    <w:rsid w:val="00080512"/>
    <w:rsid w:val="000829DE"/>
    <w:rsid w:val="000836C4"/>
    <w:rsid w:val="000A28A6"/>
    <w:rsid w:val="000C47C3"/>
    <w:rsid w:val="000C6B78"/>
    <w:rsid w:val="000D58AB"/>
    <w:rsid w:val="000E01F7"/>
    <w:rsid w:val="000F187F"/>
    <w:rsid w:val="00100A19"/>
    <w:rsid w:val="00101F0E"/>
    <w:rsid w:val="0010381E"/>
    <w:rsid w:val="00107828"/>
    <w:rsid w:val="00110EF1"/>
    <w:rsid w:val="00113633"/>
    <w:rsid w:val="00124D46"/>
    <w:rsid w:val="00133525"/>
    <w:rsid w:val="00152A28"/>
    <w:rsid w:val="00165418"/>
    <w:rsid w:val="0018161B"/>
    <w:rsid w:val="00195C9A"/>
    <w:rsid w:val="0019655C"/>
    <w:rsid w:val="001A4C42"/>
    <w:rsid w:val="001A7420"/>
    <w:rsid w:val="001B6637"/>
    <w:rsid w:val="001C21C3"/>
    <w:rsid w:val="001D02C2"/>
    <w:rsid w:val="001D04A1"/>
    <w:rsid w:val="001D0757"/>
    <w:rsid w:val="001E61AF"/>
    <w:rsid w:val="001F0C1D"/>
    <w:rsid w:val="001F1132"/>
    <w:rsid w:val="001F168B"/>
    <w:rsid w:val="00200D73"/>
    <w:rsid w:val="00200F9F"/>
    <w:rsid w:val="0020159A"/>
    <w:rsid w:val="00212218"/>
    <w:rsid w:val="0021303E"/>
    <w:rsid w:val="002347A2"/>
    <w:rsid w:val="00242B24"/>
    <w:rsid w:val="00263B6B"/>
    <w:rsid w:val="00265722"/>
    <w:rsid w:val="002675F0"/>
    <w:rsid w:val="002715B3"/>
    <w:rsid w:val="002760EE"/>
    <w:rsid w:val="00277E36"/>
    <w:rsid w:val="0028196A"/>
    <w:rsid w:val="00282024"/>
    <w:rsid w:val="002875C2"/>
    <w:rsid w:val="00290FA7"/>
    <w:rsid w:val="002B6339"/>
    <w:rsid w:val="002E00EE"/>
    <w:rsid w:val="002E20E2"/>
    <w:rsid w:val="002E7309"/>
    <w:rsid w:val="00304620"/>
    <w:rsid w:val="003172DC"/>
    <w:rsid w:val="0034209C"/>
    <w:rsid w:val="003501F0"/>
    <w:rsid w:val="0035462D"/>
    <w:rsid w:val="00356555"/>
    <w:rsid w:val="003634DB"/>
    <w:rsid w:val="00365490"/>
    <w:rsid w:val="0036650C"/>
    <w:rsid w:val="00372C1A"/>
    <w:rsid w:val="00373EA9"/>
    <w:rsid w:val="00374880"/>
    <w:rsid w:val="003765B8"/>
    <w:rsid w:val="003867BF"/>
    <w:rsid w:val="003A3A3B"/>
    <w:rsid w:val="003A4958"/>
    <w:rsid w:val="003B1554"/>
    <w:rsid w:val="003B2C1C"/>
    <w:rsid w:val="003C3971"/>
    <w:rsid w:val="003D1E13"/>
    <w:rsid w:val="003D2D1A"/>
    <w:rsid w:val="00400657"/>
    <w:rsid w:val="00401B3B"/>
    <w:rsid w:val="00411DC6"/>
    <w:rsid w:val="00412AC2"/>
    <w:rsid w:val="00423334"/>
    <w:rsid w:val="0042655C"/>
    <w:rsid w:val="00432EAD"/>
    <w:rsid w:val="004345EC"/>
    <w:rsid w:val="00435E31"/>
    <w:rsid w:val="00437CD4"/>
    <w:rsid w:val="00445111"/>
    <w:rsid w:val="004509F4"/>
    <w:rsid w:val="004550DD"/>
    <w:rsid w:val="00465515"/>
    <w:rsid w:val="00470570"/>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3C87"/>
    <w:rsid w:val="00524FB4"/>
    <w:rsid w:val="0053388B"/>
    <w:rsid w:val="00535773"/>
    <w:rsid w:val="00540228"/>
    <w:rsid w:val="00543E6C"/>
    <w:rsid w:val="00553B2F"/>
    <w:rsid w:val="00565087"/>
    <w:rsid w:val="00575556"/>
    <w:rsid w:val="00575D2B"/>
    <w:rsid w:val="00580A37"/>
    <w:rsid w:val="00594270"/>
    <w:rsid w:val="00597B11"/>
    <w:rsid w:val="005A6ECA"/>
    <w:rsid w:val="005B30B1"/>
    <w:rsid w:val="005B35FF"/>
    <w:rsid w:val="005D2E01"/>
    <w:rsid w:val="005D380B"/>
    <w:rsid w:val="005D4E7D"/>
    <w:rsid w:val="005D7526"/>
    <w:rsid w:val="005E4BB2"/>
    <w:rsid w:val="005F788A"/>
    <w:rsid w:val="00602AEA"/>
    <w:rsid w:val="006045F5"/>
    <w:rsid w:val="006106E5"/>
    <w:rsid w:val="00611838"/>
    <w:rsid w:val="00614FDF"/>
    <w:rsid w:val="0061533A"/>
    <w:rsid w:val="006271FA"/>
    <w:rsid w:val="0063543D"/>
    <w:rsid w:val="00647114"/>
    <w:rsid w:val="006640BC"/>
    <w:rsid w:val="006737ED"/>
    <w:rsid w:val="00677384"/>
    <w:rsid w:val="00680420"/>
    <w:rsid w:val="006912E9"/>
    <w:rsid w:val="00697AD3"/>
    <w:rsid w:val="006A323F"/>
    <w:rsid w:val="006A4AF4"/>
    <w:rsid w:val="006B30D0"/>
    <w:rsid w:val="006B581C"/>
    <w:rsid w:val="006B5980"/>
    <w:rsid w:val="006C3D95"/>
    <w:rsid w:val="006E54D9"/>
    <w:rsid w:val="006E5C86"/>
    <w:rsid w:val="006F5B23"/>
    <w:rsid w:val="00701116"/>
    <w:rsid w:val="0070373F"/>
    <w:rsid w:val="00703D15"/>
    <w:rsid w:val="0071174C"/>
    <w:rsid w:val="00713C44"/>
    <w:rsid w:val="00714A0A"/>
    <w:rsid w:val="00717360"/>
    <w:rsid w:val="0072147D"/>
    <w:rsid w:val="00734A5B"/>
    <w:rsid w:val="0074026F"/>
    <w:rsid w:val="007429F6"/>
    <w:rsid w:val="007440DF"/>
    <w:rsid w:val="00744E76"/>
    <w:rsid w:val="00765E07"/>
    <w:rsid w:val="00765EA3"/>
    <w:rsid w:val="00774DA4"/>
    <w:rsid w:val="00781F0F"/>
    <w:rsid w:val="00787770"/>
    <w:rsid w:val="007B343A"/>
    <w:rsid w:val="007B4AC3"/>
    <w:rsid w:val="007B600E"/>
    <w:rsid w:val="007B7035"/>
    <w:rsid w:val="007C56F1"/>
    <w:rsid w:val="007C6819"/>
    <w:rsid w:val="007F0F4A"/>
    <w:rsid w:val="007F71CF"/>
    <w:rsid w:val="008028A4"/>
    <w:rsid w:val="00810242"/>
    <w:rsid w:val="00814C55"/>
    <w:rsid w:val="00822E86"/>
    <w:rsid w:val="00824A29"/>
    <w:rsid w:val="00830747"/>
    <w:rsid w:val="00832D49"/>
    <w:rsid w:val="00846658"/>
    <w:rsid w:val="0085262D"/>
    <w:rsid w:val="008673B0"/>
    <w:rsid w:val="008768CA"/>
    <w:rsid w:val="00886434"/>
    <w:rsid w:val="00897385"/>
    <w:rsid w:val="008A031E"/>
    <w:rsid w:val="008B739E"/>
    <w:rsid w:val="008C3435"/>
    <w:rsid w:val="008C384C"/>
    <w:rsid w:val="008C6F02"/>
    <w:rsid w:val="008D0731"/>
    <w:rsid w:val="008D3074"/>
    <w:rsid w:val="008E2D68"/>
    <w:rsid w:val="008E6756"/>
    <w:rsid w:val="00900A6F"/>
    <w:rsid w:val="00901330"/>
    <w:rsid w:val="009018F9"/>
    <w:rsid w:val="0090271F"/>
    <w:rsid w:val="00902E23"/>
    <w:rsid w:val="00903DE4"/>
    <w:rsid w:val="009066EA"/>
    <w:rsid w:val="009114D7"/>
    <w:rsid w:val="0091348E"/>
    <w:rsid w:val="00913E8A"/>
    <w:rsid w:val="00917CCB"/>
    <w:rsid w:val="00923AAD"/>
    <w:rsid w:val="00933FB0"/>
    <w:rsid w:val="00942EC2"/>
    <w:rsid w:val="0094396A"/>
    <w:rsid w:val="00950F46"/>
    <w:rsid w:val="009602F8"/>
    <w:rsid w:val="009723D7"/>
    <w:rsid w:val="00974A5B"/>
    <w:rsid w:val="00982D6B"/>
    <w:rsid w:val="009914F2"/>
    <w:rsid w:val="00995012"/>
    <w:rsid w:val="009955DF"/>
    <w:rsid w:val="009977D9"/>
    <w:rsid w:val="00997868"/>
    <w:rsid w:val="009A70F4"/>
    <w:rsid w:val="009B0726"/>
    <w:rsid w:val="009B5775"/>
    <w:rsid w:val="009C3867"/>
    <w:rsid w:val="009D0FC9"/>
    <w:rsid w:val="009F37B7"/>
    <w:rsid w:val="00A00472"/>
    <w:rsid w:val="00A01FDE"/>
    <w:rsid w:val="00A10F02"/>
    <w:rsid w:val="00A11E60"/>
    <w:rsid w:val="00A14016"/>
    <w:rsid w:val="00A16155"/>
    <w:rsid w:val="00A164B4"/>
    <w:rsid w:val="00A265AF"/>
    <w:rsid w:val="00A26956"/>
    <w:rsid w:val="00A27486"/>
    <w:rsid w:val="00A53724"/>
    <w:rsid w:val="00A56066"/>
    <w:rsid w:val="00A6371C"/>
    <w:rsid w:val="00A73129"/>
    <w:rsid w:val="00A75038"/>
    <w:rsid w:val="00A77CB3"/>
    <w:rsid w:val="00A82346"/>
    <w:rsid w:val="00A92BA1"/>
    <w:rsid w:val="00A938EE"/>
    <w:rsid w:val="00A940C5"/>
    <w:rsid w:val="00A95A32"/>
    <w:rsid w:val="00A97D9F"/>
    <w:rsid w:val="00AA792D"/>
    <w:rsid w:val="00AB457E"/>
    <w:rsid w:val="00AB4736"/>
    <w:rsid w:val="00AB4A5D"/>
    <w:rsid w:val="00AC6BC6"/>
    <w:rsid w:val="00AD5A5C"/>
    <w:rsid w:val="00AE09FB"/>
    <w:rsid w:val="00AE65E2"/>
    <w:rsid w:val="00AE6764"/>
    <w:rsid w:val="00AF1460"/>
    <w:rsid w:val="00B05DE6"/>
    <w:rsid w:val="00B1233B"/>
    <w:rsid w:val="00B15449"/>
    <w:rsid w:val="00B274DC"/>
    <w:rsid w:val="00B319D0"/>
    <w:rsid w:val="00B37F58"/>
    <w:rsid w:val="00B5477F"/>
    <w:rsid w:val="00B55B49"/>
    <w:rsid w:val="00B6542E"/>
    <w:rsid w:val="00B675FF"/>
    <w:rsid w:val="00B730FE"/>
    <w:rsid w:val="00B817CE"/>
    <w:rsid w:val="00B93086"/>
    <w:rsid w:val="00BA19ED"/>
    <w:rsid w:val="00BA2659"/>
    <w:rsid w:val="00BA4B8D"/>
    <w:rsid w:val="00BB048F"/>
    <w:rsid w:val="00BB25CD"/>
    <w:rsid w:val="00BB3015"/>
    <w:rsid w:val="00BB4405"/>
    <w:rsid w:val="00BC0F7D"/>
    <w:rsid w:val="00BC5E69"/>
    <w:rsid w:val="00BD7D31"/>
    <w:rsid w:val="00BE3255"/>
    <w:rsid w:val="00BF128E"/>
    <w:rsid w:val="00C04813"/>
    <w:rsid w:val="00C063C5"/>
    <w:rsid w:val="00C074DD"/>
    <w:rsid w:val="00C1496A"/>
    <w:rsid w:val="00C22B28"/>
    <w:rsid w:val="00C2353D"/>
    <w:rsid w:val="00C33079"/>
    <w:rsid w:val="00C357E1"/>
    <w:rsid w:val="00C4468C"/>
    <w:rsid w:val="00C45231"/>
    <w:rsid w:val="00C52E44"/>
    <w:rsid w:val="00C5494E"/>
    <w:rsid w:val="00C551FF"/>
    <w:rsid w:val="00C657BF"/>
    <w:rsid w:val="00C72833"/>
    <w:rsid w:val="00C80F1D"/>
    <w:rsid w:val="00C852B3"/>
    <w:rsid w:val="00C91962"/>
    <w:rsid w:val="00C935C7"/>
    <w:rsid w:val="00C93F40"/>
    <w:rsid w:val="00CA3D0C"/>
    <w:rsid w:val="00CC1CBE"/>
    <w:rsid w:val="00CC5890"/>
    <w:rsid w:val="00CC689E"/>
    <w:rsid w:val="00CE47E7"/>
    <w:rsid w:val="00CF098F"/>
    <w:rsid w:val="00CF1E85"/>
    <w:rsid w:val="00CF382F"/>
    <w:rsid w:val="00D02828"/>
    <w:rsid w:val="00D17371"/>
    <w:rsid w:val="00D2651E"/>
    <w:rsid w:val="00D34633"/>
    <w:rsid w:val="00D45A36"/>
    <w:rsid w:val="00D5738D"/>
    <w:rsid w:val="00D57972"/>
    <w:rsid w:val="00D601F2"/>
    <w:rsid w:val="00D63498"/>
    <w:rsid w:val="00D65167"/>
    <w:rsid w:val="00D675A9"/>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309B"/>
    <w:rsid w:val="00DC4DA2"/>
    <w:rsid w:val="00DD4C17"/>
    <w:rsid w:val="00DD55D3"/>
    <w:rsid w:val="00DD74A5"/>
    <w:rsid w:val="00DE2BAC"/>
    <w:rsid w:val="00DF2176"/>
    <w:rsid w:val="00DF2B1F"/>
    <w:rsid w:val="00DF53CC"/>
    <w:rsid w:val="00DF62CD"/>
    <w:rsid w:val="00E009D9"/>
    <w:rsid w:val="00E0552A"/>
    <w:rsid w:val="00E07291"/>
    <w:rsid w:val="00E12670"/>
    <w:rsid w:val="00E16509"/>
    <w:rsid w:val="00E23323"/>
    <w:rsid w:val="00E36F2D"/>
    <w:rsid w:val="00E40997"/>
    <w:rsid w:val="00E42506"/>
    <w:rsid w:val="00E44582"/>
    <w:rsid w:val="00E54F8B"/>
    <w:rsid w:val="00E71B60"/>
    <w:rsid w:val="00E7583C"/>
    <w:rsid w:val="00E77645"/>
    <w:rsid w:val="00E84895"/>
    <w:rsid w:val="00E86A50"/>
    <w:rsid w:val="00EA15B0"/>
    <w:rsid w:val="00EA4E7F"/>
    <w:rsid w:val="00EA5EA7"/>
    <w:rsid w:val="00EB5E3B"/>
    <w:rsid w:val="00EB6B9B"/>
    <w:rsid w:val="00EC4A25"/>
    <w:rsid w:val="00EC56A6"/>
    <w:rsid w:val="00EE4567"/>
    <w:rsid w:val="00EF243A"/>
    <w:rsid w:val="00EF608C"/>
    <w:rsid w:val="00F025A2"/>
    <w:rsid w:val="00F04712"/>
    <w:rsid w:val="00F05C2B"/>
    <w:rsid w:val="00F13360"/>
    <w:rsid w:val="00F1535D"/>
    <w:rsid w:val="00F22EC7"/>
    <w:rsid w:val="00F26F03"/>
    <w:rsid w:val="00F325C8"/>
    <w:rsid w:val="00F34BBE"/>
    <w:rsid w:val="00F3722E"/>
    <w:rsid w:val="00F467DF"/>
    <w:rsid w:val="00F50CB8"/>
    <w:rsid w:val="00F544A8"/>
    <w:rsid w:val="00F61BE0"/>
    <w:rsid w:val="00F62221"/>
    <w:rsid w:val="00F653B8"/>
    <w:rsid w:val="00F77E67"/>
    <w:rsid w:val="00F826E9"/>
    <w:rsid w:val="00F9008D"/>
    <w:rsid w:val="00FA1266"/>
    <w:rsid w:val="00FA1F62"/>
    <w:rsid w:val="00FA78ED"/>
    <w:rsid w:val="00FC1192"/>
    <w:rsid w:val="00FE0394"/>
    <w:rsid w:val="00FE13BB"/>
    <w:rsid w:val="00FF6DA4"/>
    <w:rsid w:val="108774BB"/>
    <w:rsid w:val="1E500B8A"/>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8F84C1A"/>
  <w15:docId w15:val="{97A14C1F-D255-429F-99A0-A039F102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437CD4"/>
    <w:rPr>
      <w:rFonts w:eastAsia="MS Mincho"/>
      <w:sz w:val="24"/>
      <w:szCs w:val="24"/>
      <w:lang w:val="en-US" w:eastAsia="zh-CN"/>
    </w:rPr>
  </w:style>
  <w:style w:type="paragraph" w:styleId="Caption">
    <w:name w:val="caption"/>
    <w:aliases w:val="cap,cap Char,Caption Char,Caption Char1 Char,cap Char Char1,Caption Char Char1 Char,cap Char2,题注"/>
    <w:basedOn w:val="Normal"/>
    <w:next w:val="Normal"/>
    <w:link w:val="CaptionChar1"/>
    <w:unhideWhenUsed/>
    <w:qFormat/>
    <w:rsid w:val="00437CD4"/>
    <w:pPr>
      <w:spacing w:after="200"/>
    </w:pPr>
    <w:rPr>
      <w:i/>
      <w:iCs/>
      <w:color w:val="44546A" w:themeColor="text2"/>
      <w:sz w:val="18"/>
      <w:szCs w:val="18"/>
    </w:rPr>
  </w:style>
  <w:style w:type="paragraph" w:customStyle="1" w:styleId="Documenttitle">
    <w:name w:val="Document title"/>
    <w:basedOn w:val="Normal"/>
    <w:link w:val="DocumenttitleChar"/>
    <w:qFormat/>
    <w:rsid w:val="00437CD4"/>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37CD4"/>
    <w:rPr>
      <w:rFonts w:asciiTheme="majorHAnsi" w:eastAsiaTheme="minorHAnsi" w:hAnsiTheme="majorHAnsi" w:cs="Arial"/>
      <w:sz w:val="56"/>
      <w:szCs w:val="56"/>
      <w:lang w:val="en-US"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437CD4"/>
    <w:rPr>
      <w:i/>
      <w:iCs/>
      <w:color w:val="44546A" w:themeColor="text2"/>
      <w:sz w:val="18"/>
      <w:szCs w:val="18"/>
      <w:lang w:eastAsia="en-US"/>
    </w:rPr>
  </w:style>
  <w:style w:type="character" w:customStyle="1" w:styleId="TAHChar">
    <w:name w:val="TAH Char"/>
    <w:qFormat/>
    <w:rsid w:val="00437CD4"/>
    <w:rPr>
      <w:rFonts w:ascii="Arial" w:eastAsia="Times New Roman" w:hAnsi="Arial" w:cs="Times New Roman"/>
      <w:b/>
      <w:color w:val="auto"/>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RBI5PAMIO524-1616901215-8358</_dlc_DocId>
    <_dlc_DocIdUrl xmlns="71c5aaf6-e6ce-465b-b873-5148d2a4c105">
      <Url>https://nokia.sharepoint.com/sites/gxp/_layouts/15/DocIdRedir.aspx?ID=RBI5PAMIO524-1616901215-8358</Url>
      <Description>RBI5PAMIO524-1616901215-8358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F6A0BF45-0129-4DB5-96CE-343285AE8305}">
  <ds:schemaRefs>
    <ds:schemaRef ds:uri="3f2ce089-3858-4176-9a21-a30f9204848e"/>
    <ds:schemaRef ds:uri="http://purl.org/dc/elements/1.1/"/>
    <ds:schemaRef ds:uri="http://purl.org/dc/dcmitype/"/>
    <ds:schemaRef ds:uri="http://purl.org/dc/terms/"/>
    <ds:schemaRef ds:uri="http://schemas.microsoft.com/office/2006/metadata/properties"/>
    <ds:schemaRef ds:uri="7275bb01-7583-478d-bc14-e839a2dd5989"/>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5.xml><?xml version="1.0" encoding="utf-8"?>
<ds:datastoreItem xmlns:ds="http://schemas.openxmlformats.org/officeDocument/2006/customXml" ds:itemID="{915E47D0-0052-48BA-926C-3029C7FEF888}">
  <ds:schemaRefs>
    <ds:schemaRef ds:uri="Microsoft.SharePoint.Taxonomy.ContentTypeSync"/>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1772</Words>
  <Characters>9789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Saubhagya Baliarsingh (Nokia)</cp:lastModifiedBy>
  <cp:revision>3</cp:revision>
  <cp:lastPrinted>2019-02-26T03:35:00Z</cp:lastPrinted>
  <dcterms:created xsi:type="dcterms:W3CDTF">2024-02-16T05:54:00Z</dcterms:created>
  <dcterms:modified xsi:type="dcterms:W3CDTF">2024-02-16T12:08:00Z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8af7756f-db1e-4bf7-9b0f-ce3cd51c2817</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